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3DBCE" w14:textId="77777777" w:rsidR="007A7E85" w:rsidRPr="004E7085" w:rsidRDefault="00A942B2" w:rsidP="004C4F30">
      <w:pPr>
        <w:tabs>
          <w:tab w:val="right" w:pos="10800"/>
        </w:tabs>
        <w:spacing w:line="240" w:lineRule="auto"/>
        <w:ind w:left="142" w:firstLine="142"/>
        <w:rPr>
          <w:rFonts w:ascii="Chu Van An" w:eastAsia="Chu Van An" w:hAnsi="Chu Van An" w:cs="Chu Van An"/>
          <w:sz w:val="24"/>
          <w:szCs w:val="24"/>
        </w:rPr>
      </w:pPr>
      <w:bookmarkStart w:id="0" w:name="_gjdgxs" w:colFirst="0" w:colLast="0"/>
      <w:bookmarkEnd w:id="0"/>
      <w:r w:rsidRPr="004E7085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036CABE0" wp14:editId="2559B9EE">
                <wp:extent cx="6305551" cy="937597"/>
                <wp:effectExtent l="0" t="19050" r="0" b="0"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5551" cy="937597"/>
                          <a:chOff x="2193225" y="3311202"/>
                          <a:chExt cx="6305551" cy="937597"/>
                        </a:xfrm>
                      </wpg:grpSpPr>
                      <wpg:grpSp>
                        <wpg:cNvPr id="10" name="Group 1"/>
                        <wpg:cNvGrpSpPr/>
                        <wpg:grpSpPr>
                          <a:xfrm>
                            <a:off x="2193225" y="3311202"/>
                            <a:ext cx="6305551" cy="937597"/>
                            <a:chOff x="0" y="63618"/>
                            <a:chExt cx="6399254" cy="1141189"/>
                          </a:xfrm>
                        </wpg:grpSpPr>
                        <wps:wsp>
                          <wps:cNvPr id="12" name="Rectangle 2"/>
                          <wps:cNvSpPr/>
                          <wps:spPr>
                            <a:xfrm>
                              <a:off x="0" y="202687"/>
                              <a:ext cx="6399250" cy="846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65C6672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13" name="Group 3"/>
                          <wpg:cNvGrpSpPr/>
                          <wpg:grpSpPr>
                            <a:xfrm>
                              <a:off x="0" y="63618"/>
                              <a:ext cx="1723817" cy="1141189"/>
                              <a:chOff x="0" y="63618"/>
                              <a:chExt cx="1830195" cy="1141189"/>
                            </a:xfrm>
                          </wpg:grpSpPr>
                          <wpg:grpSp>
                            <wpg:cNvPr id="14" name="Group 4"/>
                            <wpg:cNvGrpSpPr/>
                            <wpg:grpSpPr>
                              <a:xfrm>
                                <a:off x="0" y="78028"/>
                                <a:ext cx="1830195" cy="1126779"/>
                                <a:chOff x="0" y="98749"/>
                                <a:chExt cx="1830195" cy="1426001"/>
                              </a:xfrm>
                            </wpg:grpSpPr>
                            <wpg:grpSp>
                              <wpg:cNvPr id="15" name="Group 5"/>
                              <wpg:cNvGrpSpPr/>
                              <wpg:grpSpPr>
                                <a:xfrm>
                                  <a:off x="0" y="98749"/>
                                  <a:ext cx="1830195" cy="1426001"/>
                                  <a:chOff x="0" y="98749"/>
                                  <a:chExt cx="1830195" cy="1426001"/>
                                </a:xfrm>
                              </wpg:grpSpPr>
                              <wps:wsp>
                                <wps:cNvPr id="16" name="Parallelogram 6"/>
                                <wps:cNvSpPr/>
                                <wps:spPr>
                                  <a:xfrm>
                                    <a:off x="0" y="308516"/>
                                    <a:ext cx="1750658" cy="907718"/>
                                  </a:xfrm>
                                  <a:prstGeom prst="parallelogram">
                                    <a:avLst>
                                      <a:gd name="adj" fmla="val 30841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DEEBF4"/>
                                      </a:gs>
                                      <a:gs pos="46000">
                                        <a:srgbClr val="FFFFFF"/>
                                      </a:gs>
                                      <a:gs pos="88000">
                                        <a:srgbClr val="DEEBF4"/>
                                      </a:gs>
                                      <a:gs pos="93000">
                                        <a:srgbClr val="0000CC"/>
                                      </a:gs>
                                      <a:gs pos="100000">
                                        <a:srgbClr val="FFFF00"/>
                                      </a:gs>
                                    </a:gsLst>
                                    <a:path path="circle">
                                      <a:fillToRect l="100000" t="100000"/>
                                    </a:path>
                                    <a:tileRect r="-100000" b="-100000"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5B21F23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Parallelogram 7"/>
                                <wps:cNvSpPr/>
                                <wps:spPr>
                                  <a:xfrm>
                                    <a:off x="365586" y="98749"/>
                                    <a:ext cx="1262687" cy="1117825"/>
                                  </a:xfrm>
                                  <a:prstGeom prst="parallelogram">
                                    <a:avLst>
                                      <a:gd name="adj" fmla="val 33459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DEEBF4"/>
                                      </a:gs>
                                      <a:gs pos="5000">
                                        <a:srgbClr val="DEEBF4"/>
                                      </a:gs>
                                      <a:gs pos="27000">
                                        <a:srgbClr val="FCFFEB"/>
                                      </a:gs>
                                      <a:gs pos="32000">
                                        <a:srgbClr val="0000CC"/>
                                      </a:gs>
                                      <a:gs pos="33000">
                                        <a:srgbClr val="FFFFFF"/>
                                      </a:gs>
                                      <a:gs pos="77000">
                                        <a:srgbClr val="FFF3FE"/>
                                      </a:gs>
                                      <a:gs pos="84000">
                                        <a:srgbClr val="0000CC"/>
                                      </a:gs>
                                      <a:gs pos="88000">
                                        <a:srgbClr val="DEEBF4"/>
                                      </a:gs>
                                      <a:gs pos="100000">
                                        <a:srgbClr val="FFFF00"/>
                                      </a:gs>
                                    </a:gsLst>
                                    <a:path path="circle">
                                      <a:fillToRect l="100000" t="100000"/>
                                    </a:path>
                                    <a:tileRect r="-100000" b="-100000"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EED5B20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Parallelogram 8"/>
                                <wps:cNvSpPr/>
                                <wps:spPr>
                                  <a:xfrm>
                                    <a:off x="141524" y="470604"/>
                                    <a:ext cx="1262687" cy="1054146"/>
                                  </a:xfrm>
                                  <a:prstGeom prst="parallelogram">
                                    <a:avLst>
                                      <a:gd name="adj" fmla="val 36502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FFF3FE"/>
                                      </a:gs>
                                      <a:gs pos="69000">
                                        <a:srgbClr val="FEEDD6"/>
                                      </a:gs>
                                      <a:gs pos="80000">
                                        <a:srgbClr val="00B0F0"/>
                                      </a:gs>
                                      <a:gs pos="87000">
                                        <a:srgbClr val="EAF4DA"/>
                                      </a:gs>
                                      <a:gs pos="100000">
                                        <a:srgbClr val="FFFF00"/>
                                      </a:gs>
                                    </a:gsLst>
                                    <a:path path="circle">
                                      <a:fillToRect l="100000" b="100000"/>
                                    </a:path>
                                    <a:tileRect t="-100000" r="-100000"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12C02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Parallelogram 9"/>
                                <wps:cNvSpPr/>
                                <wps:spPr>
                                  <a:xfrm>
                                    <a:off x="350765" y="407505"/>
                                    <a:ext cx="1479430" cy="1023902"/>
                                  </a:xfrm>
                                  <a:prstGeom prst="parallelogram">
                                    <a:avLst>
                                      <a:gd name="adj" fmla="val 0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FCFFEB"/>
                                      </a:gs>
                                      <a:gs pos="7080">
                                        <a:srgbClr val="FCFFEB"/>
                                      </a:gs>
                                      <a:gs pos="65000">
                                        <a:srgbClr val="DEEBF4"/>
                                      </a:gs>
                                      <a:gs pos="82000">
                                        <a:srgbClr val="FFFF00"/>
                                      </a:gs>
                                      <a:gs pos="84000">
                                        <a:srgbClr val="0000CC"/>
                                      </a:gs>
                                      <a:gs pos="88000">
                                        <a:srgbClr val="DEEBF4"/>
                                      </a:gs>
                                      <a:gs pos="93000">
                                        <a:srgbClr val="FFF3FE"/>
                                      </a:gs>
                                      <a:gs pos="94000">
                                        <a:srgbClr val="FFFFFF"/>
                                      </a:gs>
                                      <a:gs pos="100000">
                                        <a:srgbClr val="FFFFFF"/>
                                      </a:gs>
                                    </a:gsLst>
                                    <a:path path="circle">
                                      <a:fillToRect l="50000" t="50000" r="50000" b="50000"/>
                                    </a:path>
                                    <a:tileRect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EF38617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s:wsp>
                              <wps:cNvPr id="26" name="Oval 10"/>
                              <wps:cNvSpPr/>
                              <wps:spPr>
                                <a:xfrm>
                                  <a:off x="311323" y="192902"/>
                                  <a:ext cx="1389138" cy="657626"/>
                                </a:xfrm>
                                <a:prstGeom prst="ellipse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CFFEB"/>
                                    </a:gs>
                                    <a:gs pos="76000">
                                      <a:srgbClr val="FCFFE7"/>
                                    </a:gs>
                                    <a:gs pos="100000">
                                      <a:srgbClr val="0000CC"/>
                                    </a:gs>
                                  </a:gsLst>
                                  <a:path path="circle">
                                    <a:fillToRect l="50000" t="50000" r="50000" b="5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38ED04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27" name="Rectangle 12"/>
                            <wps:cNvSpPr/>
                            <wps:spPr>
                              <a:xfrm>
                                <a:off x="365586" y="63618"/>
                                <a:ext cx="1423996" cy="5445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1764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0F49F39" w14:textId="102BDCE0" w:rsidR="0024493E" w:rsidRDefault="0024493E">
                                  <w:pPr>
                                    <w:spacing w:line="251" w:lineRule="auto"/>
                                    <w:textDirection w:val="btLr"/>
                                  </w:pPr>
                                  <w:r>
                                    <w:rPr>
                                      <w:rFonts w:ascii="CMU Serif" w:eastAsia="CMU Serif" w:hAnsi="CMU Serif" w:cs="CMU Serif"/>
                                      <w:b/>
                                      <w:i/>
                                      <w:color w:val="FF0000"/>
                                      <w:sz w:val="28"/>
                                    </w:rPr>
                                    <w:t xml:space="preserve">Chương </w:t>
                                  </w:r>
                                  <w:r w:rsidR="00303302">
                                    <w:rPr>
                                      <w:rFonts w:ascii="Yu Gothic" w:eastAsia="Yu Gothic" w:hAnsi="Yu Gothic" w:cs="Yu Gothic" w:hint="eastAsia"/>
                                      <w:color w:val="0000CC"/>
                                      <w:sz w:val="40"/>
                                    </w:rPr>
                                    <w:t>➌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28" name="Rectangle 13"/>
                            <wps:cNvSpPr/>
                            <wps:spPr>
                              <a:xfrm>
                                <a:off x="378365" y="688211"/>
                                <a:ext cx="1420189" cy="34234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85B613B" w14:textId="7F06E3D9" w:rsidR="0024493E" w:rsidRDefault="0024493E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CMU Serif Extra" w:eastAsia="CMU Serif Extra" w:hAnsi="CMU Serif Extra" w:cs="CMU Serif Extra"/>
                                      <w:b/>
                                      <w:color w:val="0000CC"/>
                                      <w:sz w:val="32"/>
                                    </w:rPr>
                                    <w:t>Giải tích 11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  <wpg:grpSp>
                          <wpg:cNvPr id="29" name="Group 14"/>
                          <wpg:cNvGrpSpPr/>
                          <wpg:grpSpPr>
                            <a:xfrm>
                              <a:off x="1671807" y="349694"/>
                              <a:ext cx="4727447" cy="722539"/>
                              <a:chOff x="1671807" y="349694"/>
                              <a:chExt cx="4898603" cy="723591"/>
                            </a:xfrm>
                          </wpg:grpSpPr>
                          <wpg:grpSp>
                            <wpg:cNvPr id="30" name="Group 15"/>
                            <wpg:cNvGrpSpPr/>
                            <wpg:grpSpPr>
                              <a:xfrm>
                                <a:off x="1671807" y="349694"/>
                                <a:ext cx="4898603" cy="723591"/>
                                <a:chOff x="1671807" y="349694"/>
                                <a:chExt cx="4898603" cy="723591"/>
                              </a:xfrm>
                            </wpg:grpSpPr>
                            <wpg:grpSp>
                              <wpg:cNvPr id="31" name="Group 16"/>
                              <wpg:cNvGrpSpPr/>
                              <wpg:grpSpPr>
                                <a:xfrm>
                                  <a:off x="1775690" y="349694"/>
                                  <a:ext cx="4794720" cy="723591"/>
                                  <a:chOff x="1775690" y="349694"/>
                                  <a:chExt cx="4794720" cy="723591"/>
                                </a:xfrm>
                              </wpg:grpSpPr>
                              <wpg:grpSp>
                                <wpg:cNvPr id="32" name="Group 17"/>
                                <wpg:cNvGrpSpPr/>
                                <wpg:grpSpPr>
                                  <a:xfrm>
                                    <a:off x="1852639" y="349694"/>
                                    <a:ext cx="4717771" cy="723591"/>
                                    <a:chOff x="1852639" y="349599"/>
                                    <a:chExt cx="4717771" cy="724125"/>
                                  </a:xfrm>
                                </wpg:grpSpPr>
                                <wps:wsp>
                                  <wps:cNvPr id="33" name="Rectangle: Single Corner Snipped 18"/>
                                  <wps:cNvSpPr/>
                                  <wps:spPr>
                                    <a:xfrm>
                                      <a:off x="1852639" y="349599"/>
                                      <a:ext cx="4717771" cy="724125"/>
                                    </a:xfrm>
                                    <a:prstGeom prst="snip1Rect">
                                      <a:avLst>
                                        <a:gd name="adj" fmla="val 36189"/>
                                      </a:avLst>
                                    </a:prstGeom>
                                    <a:solidFill>
                                      <a:srgbClr val="F0D5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FDCE221" w14:textId="77777777" w:rsidR="0024493E" w:rsidRDefault="0024493E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g:grpSp>
                                  <wpg:cNvPr id="34" name="Group 19"/>
                                  <wpg:cNvGrpSpPr/>
                                  <wpg:grpSpPr>
                                    <a:xfrm>
                                      <a:off x="2905011" y="408538"/>
                                      <a:ext cx="3507910" cy="593006"/>
                                      <a:chOff x="2905011" y="408538"/>
                                      <a:chExt cx="3507910" cy="593006"/>
                                    </a:xfrm>
                                  </wpg:grpSpPr>
                                  <wpg:grpSp>
                                    <wpg:cNvPr id="35" name="Group 20"/>
                                    <wpg:cNvGrpSpPr/>
                                    <wpg:grpSpPr>
                                      <a:xfrm>
                                        <a:off x="2923087" y="408538"/>
                                        <a:ext cx="3489834" cy="593006"/>
                                        <a:chOff x="2923087" y="408538"/>
                                        <a:chExt cx="3489834" cy="593006"/>
                                      </a:xfrm>
                                    </wpg:grpSpPr>
                                    <wps:wsp>
                                      <wps:cNvPr id="36" name="Arrow: Chevron 21"/>
                                      <wps:cNvSpPr/>
                                      <wps:spPr>
                                        <a:xfrm>
                                          <a:off x="3023324" y="408538"/>
                                          <a:ext cx="3389597" cy="593006"/>
                                        </a:xfrm>
                                        <a:prstGeom prst="chevron">
                                          <a:avLst>
                                            <a:gd name="adj" fmla="val 21429"/>
                                          </a:avLst>
                                        </a:prstGeom>
                                        <a:gradFill>
                                          <a:gsLst>
                                            <a:gs pos="0">
                                              <a:srgbClr val="F0D5FF"/>
                                            </a:gs>
                                            <a:gs pos="7000">
                                              <a:srgbClr val="FFFFB3"/>
                                            </a:gs>
                                            <a:gs pos="15000">
                                              <a:srgbClr val="FFFFF7"/>
                                            </a:gs>
                                            <a:gs pos="94000">
                                              <a:srgbClr val="FFFFFB"/>
                                            </a:gs>
                                            <a:gs pos="96000">
                                              <a:srgbClr val="FFFF00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r="100000" b="100000"/>
                                          </a:path>
                                          <a:tileRect l="-100000" t="-100000"/>
                                        </a:gradFill>
                                        <a:ln w="15875" cap="flat" cmpd="sng">
                                          <a:solidFill>
                                            <a:srgbClr val="C793FB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  <a:effectLst>
                                          <a:outerShdw blurRad="57785" dist="33020" dir="3180000" algn="ctr">
                                            <a:srgbClr val="000000">
                                              <a:alpha val="29803"/>
                                            </a:srgbClr>
                                          </a:outerShdw>
                                        </a:effectLst>
                                      </wps:spPr>
                                      <wps:txbx>
                                        <w:txbxContent>
                                          <w:p w14:paraId="17B3E822" w14:textId="378913F8" w:rsidR="0024493E" w:rsidRPr="0080590A" w:rsidRDefault="0024493E" w:rsidP="006D07EF">
                                            <w:pPr>
                                              <w:spacing w:line="252" w:lineRule="auto"/>
                                              <w:jc w:val="center"/>
                                              <w:rPr>
                                                <w:rFonts w:ascii="Chu Van An" w:eastAsia="Times New Roman" w:hAnsi="Chu Van An" w:cs="Chu Van An"/>
                                                <w:b/>
                                                <w:bCs/>
                                                <w:color w:val="FF0000"/>
                                                <w:kern w:val="24"/>
                                                <w:sz w:val="26"/>
                                                <w:szCs w:val="2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hu Van An" w:eastAsia="Chu Van An" w:hAnsi="Chu Van An" w:cs="Chu Van An"/>
                                                <w:b/>
                                                <w:color w:val="0000CC"/>
                                                <w:sz w:val="28"/>
                                              </w:rPr>
                                              <w:t xml:space="preserve">       </w:t>
                                            </w:r>
                                            <w:r w:rsidRPr="0080590A">
                                              <w:rPr>
                                                <w:rFonts w:ascii="Chu Van An" w:hAnsi="Chu Van An" w:cs="Chu Van An"/>
                                                <w:b/>
                                                <w:color w:val="0000CC"/>
                                                <w:sz w:val="26"/>
                                                <w:szCs w:val="26"/>
                                              </w:rPr>
                                              <w:t>PHƯƠNG PHÁP QUY NẠP TOÁN HỌC</w:t>
                                            </w:r>
                                          </w:p>
                                          <w:p w14:paraId="6746C7A1" w14:textId="3D16331E" w:rsidR="0024493E" w:rsidRDefault="0024493E" w:rsidP="0019446F">
                                            <w:pPr>
                                              <w:spacing w:line="251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45700" rIns="91425" bIns="457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37" name="Freeform: Shape 22"/>
                                      <wps:cNvSpPr/>
                                      <wps:spPr>
                                        <a:xfrm>
                                          <a:off x="2923087" y="581755"/>
                                          <a:ext cx="228599" cy="27622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826136" h="866775" extrusionOk="0">
                                              <a:moveTo>
                                                <a:pt x="413068" y="0"/>
                                              </a:moveTo>
                                              <a:lnTo>
                                                <a:pt x="640742" y="238874"/>
                                              </a:lnTo>
                                              <a:lnTo>
                                                <a:pt x="644018" y="239879"/>
                                              </a:lnTo>
                                              <a:cubicBezTo>
                                                <a:pt x="753895" y="281816"/>
                                                <a:pt x="826136" y="352835"/>
                                                <a:pt x="826136" y="433387"/>
                                              </a:cubicBezTo>
                                              <a:cubicBezTo>
                                                <a:pt x="826136" y="513939"/>
                                                <a:pt x="753895" y="584959"/>
                                                <a:pt x="644018" y="626896"/>
                                              </a:cubicBezTo>
                                              <a:lnTo>
                                                <a:pt x="640744" y="627900"/>
                                              </a:lnTo>
                                              <a:lnTo>
                                                <a:pt x="413068" y="866775"/>
                                              </a:lnTo>
                                              <a:lnTo>
                                                <a:pt x="185392" y="627899"/>
                                              </a:lnTo>
                                              <a:lnTo>
                                                <a:pt x="182118" y="626896"/>
                                              </a:lnTo>
                                              <a:cubicBezTo>
                                                <a:pt x="94217" y="593346"/>
                                                <a:pt x="30402" y="541184"/>
                                                <a:pt x="8392" y="480418"/>
                                              </a:cubicBez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7"/>
                                              </a:lnTo>
                                              <a:cubicBezTo>
                                                <a:pt x="0" y="352835"/>
                                                <a:pt x="72241" y="281816"/>
                                                <a:pt x="182118" y="239879"/>
                                              </a:cubicBezTo>
                                              <a:lnTo>
                                                <a:pt x="185394" y="23887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gradFill>
                                          <a:gsLst>
                                            <a:gs pos="0">
                                              <a:srgbClr val="FFFFE5"/>
                                            </a:gs>
                                            <a:gs pos="47000">
                                              <a:srgbClr val="FFFFB3"/>
                                            </a:gs>
                                            <a:gs pos="55000">
                                              <a:srgbClr val="0000CC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l="50000" t="50000" r="50000" b="50000"/>
                                          </a:path>
                                          <a:tileRect/>
                                        </a:gra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4820F6A8" w14:textId="77777777" w:rsidR="0024493E" w:rsidRDefault="0024493E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8" name="Flowchart: Terminator 23"/>
                                    <wps:cNvSpPr/>
                                    <wps:spPr>
                                      <a:xfrm flipH="1">
                                        <a:off x="2905011" y="465461"/>
                                        <a:ext cx="109534" cy="485775"/>
                                      </a:xfrm>
                                      <a:prstGeom prst="flowChartTerminator">
                                        <a:avLst/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7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lin ang="10800000" scaled="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2024DC62" w14:textId="77777777" w:rsidR="0024493E" w:rsidRDefault="0024493E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39" name="Flowchart: Direct Access Storage 24"/>
                                <wps:cNvSpPr/>
                                <wps:spPr>
                                  <a:xfrm>
                                    <a:off x="1775690" y="468134"/>
                                    <a:ext cx="109534" cy="482750"/>
                                  </a:xfrm>
                                  <a:prstGeom prst="flowChartMagneticDrum">
                                    <a:avLst/>
                                  </a:prstGeom>
                                  <a:gradFill>
                                    <a:gsLst>
                                      <a:gs pos="0">
                                        <a:srgbClr val="FFFFF7"/>
                                      </a:gs>
                                      <a:gs pos="62000">
                                        <a:srgbClr val="FFFFFF"/>
                                      </a:gs>
                                      <a:gs pos="100000">
                                        <a:srgbClr val="FFFF00"/>
                                      </a:gs>
                                    </a:gsLst>
                                    <a:lin ang="10800000" scaled="0"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CC69BCB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s:wsp>
                              <wps:cNvPr id="40" name="Flowchart: Delay 25"/>
                              <wps:cNvSpPr/>
                              <wps:spPr>
                                <a:xfrm>
                                  <a:off x="1671807" y="349901"/>
                                  <a:ext cx="144684" cy="681670"/>
                                </a:xfrm>
                                <a:prstGeom prst="flowChartDelay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0000CC"/>
                                    </a:gs>
                                    <a:gs pos="12000">
                                      <a:srgbClr val="FFFFFF"/>
                                    </a:gs>
                                    <a:gs pos="64000">
                                      <a:srgbClr val="EEDCF6"/>
                                    </a:gs>
                                    <a:gs pos="87000">
                                      <a:srgbClr val="FFFF00"/>
                                    </a:gs>
                                    <a:gs pos="94000">
                                      <a:srgbClr val="FFFFC5"/>
                                    </a:gs>
                                    <a:gs pos="96000">
                                      <a:srgbClr val="0000CC"/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lin ang="0" scaled="0"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FD23C4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41" name="Oval 26"/>
                            <wps:cNvSpPr/>
                            <wps:spPr>
                              <a:xfrm>
                                <a:off x="1906701" y="428140"/>
                                <a:ext cx="1057762" cy="561504"/>
                              </a:xfrm>
                              <a:prstGeom prst="ellipse">
                                <a:avLst/>
                              </a:prstGeom>
                              <a:gradFill>
                                <a:gsLst>
                                  <a:gs pos="0">
                                    <a:srgbClr val="0000CC"/>
                                  </a:gs>
                                  <a:gs pos="7000">
                                    <a:srgbClr val="FFFFFF"/>
                                  </a:gs>
                                  <a:gs pos="78000">
                                    <a:srgbClr val="FFFFDD"/>
                                  </a:gs>
                                  <a:gs pos="94000">
                                    <a:srgbClr val="DEEBF4"/>
                                  </a:gs>
                                  <a:gs pos="100000">
                                    <a:srgbClr val="FFFF00"/>
                                  </a:gs>
                                </a:gsLst>
                                <a:lin ang="10800000" scaled="0"/>
                              </a:gra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19551A1" w14:textId="77777777" w:rsidR="0024493E" w:rsidRDefault="0024493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42" name="Rectangle 27"/>
                            <wps:cNvSpPr/>
                            <wps:spPr>
                              <a:xfrm>
                                <a:off x="2037495" y="465471"/>
                                <a:ext cx="977049" cy="54534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1764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A6C6435" w14:textId="02E26F3C" w:rsidR="0024493E" w:rsidRDefault="0024493E">
                                  <w:pPr>
                                    <w:spacing w:line="251" w:lineRule="auto"/>
                                    <w:textDirection w:val="btLr"/>
                                  </w:pPr>
                                  <w:r>
                                    <w:rPr>
                                      <w:rFonts w:ascii="CMU Serif Upright Italic" w:eastAsia="CMU Serif Upright Italic" w:hAnsi="CMU Serif Upright Italic" w:cs="CMU Serif Upright Italic"/>
                                      <w:b/>
                                      <w:color w:val="C00000"/>
                                      <w:sz w:val="32"/>
                                    </w:rPr>
                                    <w:t xml:space="preserve">Bài </w:t>
                                  </w:r>
                                  <w:r w:rsidR="006E19E7">
                                    <w:rPr>
                                      <w:rFonts w:ascii="Yu Gothic Medium" w:eastAsia="Yu Gothic Medium" w:hAnsi="Yu Gothic Medium" w:cs="Yu Gothic Medium" w:hint="eastAsia"/>
                                      <w:b/>
                                      <w:color w:val="C00000"/>
                                      <w:sz w:val="32"/>
                                    </w:rPr>
                                    <w:t>①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36CABE0" id="Group 11" o:spid="_x0000_s1026" style="width:496.5pt;height:73.85pt;mso-position-horizontal-relative:char;mso-position-vertical-relative:line" coordorigin="21932,33112" coordsize="63055,9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">
                <v:group id="_x0000_s1027" style="position:absolute;left:21932;top:33112;width:63055;height:9375" coordorigin=",636" coordsize="63992,1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rect id="Rectangle 2" o:spid="_x0000_s1028" style="position:absolute;top:2026;width:63992;height:8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  <v:textbox inset="2.53958mm,2.53958mm,2.53958mm,2.53958mm">
                      <w:txbxContent>
                        <w:p w14:paraId="365C6672" w14:textId="77777777" w:rsidR="0024493E" w:rsidRDefault="0024493E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" o:spid="_x0000_s1029" style="position:absolute;top:636;width:17238;height:11412" coordorigin=",636" coordsize="18301,1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<v:group id="Group 4" o:spid="_x0000_s1030" style="position:absolute;top:780;width:18301;height:11268" coordorigin=",987" coordsize="18301,1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<v:group id="Group 5" o:spid="_x0000_s1031" style="position:absolute;top:987;width:18301;height:14260" coordorigin=",987" coordsize="18301,1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  <v:shapetype id="_x0000_t7" coordsize="21600,21600" o:spt="7" adj="5400" path="m@0,l,21600@1,21600,21600,xe">
                          <v:stroke joinstyle="miter"/>
                          <v:formulas>
                            <v:f eqn="val #0"/>
                            <v:f eqn="sum width 0 #0"/>
                            <v:f eqn="prod #0 1 2"/>
                            <v:f eqn="sum width 0 @2"/>
                            <v:f eqn="mid #0 width"/>
                            <v:f eqn="mid @1 0"/>
                            <v:f eqn="prod height width #0"/>
                            <v:f eqn="prod @6 1 2"/>
                            <v:f eqn="sum height 0 @7"/>
                            <v:f eqn="prod width 1 2"/>
                            <v:f eqn="sum #0 0 @9"/>
                            <v:f eqn="if @10 @8 0"/>
                            <v:f eqn="if @10 @7 height"/>
                          </v:formulas>
                          <v:path gradientshapeok="t" o:connecttype="custom" o:connectlocs="@4,0;10800,@11;@3,10800;@5,21600;10800,@12;@2,10800" textboxrect="1800,1800,19800,19800;8100,8100,13500,13500;10800,10800,10800,10800"/>
                          <v:handles>
                            <v:h position="#0,topLeft" xrange="0,21600"/>
                          </v:handles>
                        </v:shapetype>
                        <v:shape id="Parallelogram 6" o:spid="_x0000_s1032" type="#_x0000_t7" style="position:absolute;top:3085;width:17506;height:9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" adj="3454" fillcolor="#deebf4" stroked="f">
                          <v:fill color2="yellow" focusposition="1,1" focussize="" colors="0 #deebf4;30147f white;57672f #deebf4;60948f #00c;1 yellow" focus="100%" type="gradientRadial"/>
                          <v:textbox inset="2.53958mm,2.53958mm,2.53958mm,2.53958mm">
                            <w:txbxContent>
                              <w:p w14:paraId="65B21F23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Parallelogram 7" o:spid="_x0000_s1033" type="#_x0000_t7" style="position:absolute;left:3655;top:987;width:12627;height:11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" adj="6398" fillcolor="#deebf4" stroked="f">
                          <v:fill color2="yellow" focusposition="1,1" focussize="" colors="0 #deebf4;3277f #deebf4;17695f #fcffeb;20972f #00c;21627f white;50463f #fff3fe;55050f #00c;57672f #deebf4;1 yellow" focus="100%" type="gradientRadial"/>
                          <v:textbox inset="2.53958mm,2.53958mm,2.53958mm,2.53958mm">
                            <w:txbxContent>
                              <w:p w14:paraId="1EED5B20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Parallelogram 8" o:spid="_x0000_s1034" type="#_x0000_t7" style="position:absolute;left:1415;top:4706;width:12627;height:105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" adj="6582" fillcolor="#fff3fe" stroked="f">
                          <v:fill color2="yellow" focusposition="1" focussize="" colors="0 #fff3fe;45220f #feedd6;52429f #00b0f0;57016f #eaf4da;1 yellow" focus="100%" type="gradientRadial"/>
                          <v:textbox inset="2.53958mm,2.53958mm,2.53958mm,2.53958mm">
                            <w:txbxContent>
                              <w:p w14:paraId="75B12C02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Parallelogram 9" o:spid="_x0000_s1035" type="#_x0000_t7" style="position:absolute;left:3507;top:4075;width:14794;height:10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" adj="0" fillcolor="#fcffeb" stroked="f">
                          <v:fill focusposition=".5,.5" focussize="" colors="0 #fcffeb;4640f #fcffeb;42598f #deebf4;53740f yellow;55050f #00c;57672f #deebf4;60948f #fff3fe;61604f white;1 white" focus="100%" type="gradientRadial"/>
                          <v:textbox inset="2.53958mm,2.53958mm,2.53958mm,2.53958mm">
                            <w:txbxContent>
                              <w:p w14:paraId="6EF38617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</v:group>
                      <v:oval id="Oval 10" o:spid="_x0000_s1036" style="position:absolute;left:3113;top:1929;width:13891;height:65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" fillcolor="#fcffeb" stroked="f">
                        <v:fill color2="#00c" focusposition=".5,.5" focussize="" colors="0 #fcffeb;49807f #fcffe7;1 #00c" focus="100%" type="gradientRadial"/>
                        <v:textbox inset="2.53958mm,2.53958mm,2.53958mm,2.53958mm">
                          <w:txbxContent>
                            <w:p w14:paraId="3E38ED04" w14:textId="77777777" w:rsidR="0024493E" w:rsidRDefault="0024493E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oval>
                    </v:group>
                    <v:rect id="Rectangle 12" o:spid="_x0000_s1037" style="position:absolute;left:3655;top:636;width:14240;height:5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" filled="f" stroked="f">
                      <v:shadow on="t" color="black" opacity="20816f" offset="0,2.2pt"/>
                      <v:textbox inset="2.53958mm,1.2694mm,2.53958mm,1.2694mm">
                        <w:txbxContent>
                          <w:p w14:paraId="20F49F39" w14:textId="102BDCE0" w:rsidR="0024493E" w:rsidRDefault="0024493E">
                            <w:pPr>
                              <w:spacing w:line="251" w:lineRule="auto"/>
                              <w:textDirection w:val="btLr"/>
                            </w:pPr>
                            <w:r>
                              <w:rPr>
                                <w:rFonts w:ascii="CMU Serif" w:eastAsia="CMU Serif" w:hAnsi="CMU Serif" w:cs="CMU Serif"/>
                                <w:b/>
                                <w:i/>
                                <w:color w:val="FF0000"/>
                                <w:sz w:val="28"/>
                              </w:rPr>
                              <w:t xml:space="preserve">Chương </w:t>
                            </w:r>
                            <w:r w:rsidR="00303302">
                              <w:rPr>
                                <w:rFonts w:ascii="Yu Gothic" w:eastAsia="Yu Gothic" w:hAnsi="Yu Gothic" w:cs="Yu Gothic" w:hint="eastAsia"/>
                                <w:color w:val="0000CC"/>
                                <w:sz w:val="40"/>
                              </w:rPr>
                              <w:t>➌</w:t>
                            </w:r>
                          </w:p>
                        </w:txbxContent>
                      </v:textbox>
                    </v:rect>
                    <v:rect id="Rectangle 13" o:spid="_x0000_s1038" style="position:absolute;left:3783;top:6882;width:14202;height:3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" filled="f" stroked="f">
                      <v:textbox inset="2.53958mm,1.2694mm,2.53958mm,1.2694mm">
                        <w:txbxContent>
                          <w:p w14:paraId="385B613B" w14:textId="7F06E3D9" w:rsidR="0024493E" w:rsidRDefault="0024493E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CMU Serif Extra" w:eastAsia="CMU Serif Extra" w:hAnsi="CMU Serif Extra" w:cs="CMU Serif Extra"/>
                                <w:b/>
                                <w:color w:val="0000CC"/>
                                <w:sz w:val="32"/>
                              </w:rPr>
                              <w:t>Giải tích 11</w:t>
                            </w:r>
                          </w:p>
                        </w:txbxContent>
                      </v:textbox>
                    </v:rect>
                  </v:group>
                  <v:group id="Group 14" o:spid="_x0000_s1039" style="position:absolute;left:16718;top:3496;width:47274;height:7226" coordorigin="16718,3496" coordsize="48986,7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<v:group id="Group 15" o:spid="_x0000_s1040" style="position:absolute;left:16718;top:3496;width:48986;height:7236" coordorigin="16718,3496" coordsize="48986,7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<v:group id="Group 16" o:spid="_x0000_s1041" style="position:absolute;left:17756;top:3496;width:47948;height:7236" coordorigin="17756,3496" coordsize="47947,7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<v:group id="Group 17" o:spid="_x0000_s1042" style="position:absolute;left:18526;top:3496;width:47178;height:7236" coordorigin="18526,3495" coordsize="47177,7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    <v:shape id="Rectangle: Single Corner Snipped 18" o:spid="_x0000_s1043" style="position:absolute;left:18526;top:3495;width:47178;height:7242;visibility:visible;mso-wrap-style:square;v-text-anchor:middle" coordsize="4717771,7241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" adj="-11796480,,5400" path="m,l4455717,r262054,262054l4717771,724125,,724125,,xe" fillcolor="#f0d5ff" stroked="f">
                            <v:stroke joinstyle="miter"/>
                            <v:formulas/>
                            <v:path arrowok="t" o:connecttype="custom" o:connectlocs="0,0;4455717,0;4717771,262054;4717771,724125;0,724125;0,0" o:connectangles="0,0,0,0,0,0" textboxrect="0,0,4717771,724125"/>
                            <v:textbox inset="2.53958mm,2.53958mm,2.53958mm,2.53958mm">
                              <w:txbxContent>
                                <w:p w14:paraId="3FDCE221" w14:textId="77777777" w:rsidR="0024493E" w:rsidRDefault="0024493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shape>
                          <v:group id="Group 19" o:spid="_x0000_s1044" style="position:absolute;left:29050;top:4085;width:35079;height:5930" coordorigin="29050,4085" coordsize="35079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group id="Group 20" o:spid="_x0000_s1045" style="position:absolute;left:29230;top:4085;width:34899;height:5930" coordorigin="29230,4085" coordsize="348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  <v:shapetype id="_x0000_t55" coordsize="21600,21600" o:spt="55" adj="16200" path="m@0,l,0@1,10800,,21600@0,21600,21600,10800xe">
                                <v:stroke joinstyle="miter"/>
                                <v:formulas>
                                  <v:f eqn="val #0"/>
                                  <v:f eqn="sum 21600 0 @0"/>
                                  <v:f eqn="prod #0 1 2"/>
                                </v:formulas>
                                <v:path o:connecttype="custom" o:connectlocs="@2,0;@1,10800;@2,21600;21600,10800" o:connectangles="270,180,90,0" textboxrect="0,0,10800,21600;0,0,16200,21600;0,0,21600,21600"/>
                                <v:handles>
                                  <v:h position="#0,topLeft" xrange="0,21600"/>
                                </v:handles>
                              </v:shapetype>
                              <v:shape id="Arrow: Chevron 21" o:spid="_x0000_s1046" type="#_x0000_t55" style="position:absolute;left:30233;top:4085;width:33896;height:59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" adj="20790" fillcolor="#f0d5ff" strokecolor="#c793fb" strokeweight="1.25pt">
                                <v:fill color2="#00c" colors="0 #f0d5ff;4588f #ffffb3;9830f #fffff7;61604f #fffffb;62915f yellow;1 #00c" focus="100%" type="gradientRadial"/>
                                <v:stroke startarrowwidth="narrow" startarrowlength="short" endarrowwidth="narrow" endarrowlength="short" joinstyle="round"/>
                                <v:shadow on="t" color="black" opacity="19531f" offset=".552mm,.73253mm"/>
                                <v:textbox inset="2.53958mm,1.2694mm,2.53958mm,1.2694mm">
                                  <w:txbxContent>
                                    <w:p w14:paraId="17B3E822" w14:textId="378913F8" w:rsidR="0024493E" w:rsidRPr="0080590A" w:rsidRDefault="0024493E" w:rsidP="006D07EF">
                                      <w:pPr>
                                        <w:spacing w:line="252" w:lineRule="auto"/>
                                        <w:jc w:val="center"/>
                                        <w:rPr>
                                          <w:rFonts w:ascii="Chu Van An" w:eastAsia="Times New Roman" w:hAnsi="Chu Van An" w:cs="Chu Van An"/>
                                          <w:b/>
                                          <w:bCs/>
                                          <w:color w:val="FF0000"/>
                                          <w:kern w:val="24"/>
                                          <w:sz w:val="26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rFonts w:ascii="Chu Van An" w:eastAsia="Chu Van An" w:hAnsi="Chu Van An" w:cs="Chu Van An"/>
                                          <w:b/>
                                          <w:color w:val="0000CC"/>
                                          <w:sz w:val="28"/>
                                        </w:rPr>
                                        <w:t xml:space="preserve">       </w:t>
                                      </w:r>
                                      <w:r w:rsidRPr="0080590A">
                                        <w:rPr>
                                          <w:rFonts w:ascii="Chu Van An" w:hAnsi="Chu Van An" w:cs="Chu Van An"/>
                                          <w:b/>
                                          <w:color w:val="0000CC"/>
                                          <w:sz w:val="26"/>
                                          <w:szCs w:val="26"/>
                                        </w:rPr>
                                        <w:t>PHƯƠNG PHÁP QUY NẠP TOÁN HỌC</w:t>
                                      </w:r>
                                    </w:p>
                                    <w:p w14:paraId="6746C7A1" w14:textId="3D16331E" w:rsidR="0024493E" w:rsidRDefault="0024493E" w:rsidP="0019446F">
                                      <w:pPr>
                                        <w:spacing w:line="251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  <v:shape id="Freeform: Shape 22" o:spid="_x0000_s1047" style="position:absolute;left:29230;top:5817;width:2286;height:2762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          <v:fill color2="#00c" focusposition=".5,.5" focussize="" colors="0 #ffffe5;30802f #ffffb3;36045f #00c;1 #00c" focus="100%" type="gradientRadial"/>
                                <v:stroke joinstyle="miter"/>
                                <v:formulas/>
                                <v:path arrowok="t" o:extrusionok="f" o:connecttype="custom" textboxrect="0,0,826136,866775"/>
                                <v:textbox inset="2.53958mm,2.53958mm,2.53958mm,2.53958mm">
                                  <w:txbxContent>
                                    <w:p w14:paraId="4820F6A8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</v:group>
                            <v:shapetype id="_x0000_t116" coordsize="21600,21600" o:spt="116" path="m3475,qx,10800,3475,21600l18125,21600qx21600,10800,18125,xe">
                              <v:stroke joinstyle="miter"/>
                              <v:path gradientshapeok="t" o:connecttype="rect" textboxrect="1018,3163,20582,18437"/>
                            </v:shapetype>
                            <v:shape id="Flowchart: Terminator 23" o:spid="_x0000_s1048" type="#_x0000_t116" style="position:absolute;left:29050;top:4654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" fillcolor="#fffff7" stroked="f">
                              <v:fill color2="#00c" angle="270" colors="0 #fffff7;50463f white;1 #00c" focus="100%" type="gradient">
                                <o:fill v:ext="view" type="gradientUnscaled"/>
                              </v:fill>
                              <v:textbox inset="2.53958mm,2.53958mm,2.53958mm,2.53958mm">
                                <w:txbxContent>
                                  <w:p w14:paraId="2024DC62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  <v:shapetype id="_x0000_t133" coordsize="21600,21600" o:spt="133" path="m21600,10800qy18019,21600l3581,21600qx,10800,3581,l18019,qx21600,10800xem18019,21600nfqx14438,10800,18019,e">
                          <v:path o:extrusionok="f" gradientshapeok="t" o:connecttype="custom" o:connectlocs="10800,0;0,10800;10800,21600;14438,10800;21600,10800" o:connectangles="270,180,90,0,0" textboxrect="3581,0,14438,21600"/>
                        </v:shapetype>
                        <v:shape id="Flowchart: Direct Access Storage 24" o:spid="_x0000_s1049" type="#_x0000_t133" style="position:absolute;left:17756;top:4681;width:1096;height:48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" fillcolor="#fffff7" stroked="f">
                          <v:fill color2="yellow" angle="270" colors="0 #fffff7;40632f white;1 yellow" focus="100%" type="gradient">
                            <o:fill v:ext="view" type="gradientUnscaled"/>
                          </v:fill>
                          <v:textbox inset="2.53958mm,2.53958mm,2.53958mm,2.53958mm">
                            <w:txbxContent>
                              <w:p w14:paraId="1CC69BCB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</v:group>
                      <v:shapetype id="_x0000_t135" coordsize="21600,21600" o:spt="135" path="m10800,qx21600,10800,10800,21600l,21600,,xe">
                        <v:stroke joinstyle="miter"/>
                        <v:path gradientshapeok="t" o:connecttype="rect" textboxrect="0,3163,18437,18437"/>
                      </v:shapetype>
                      <v:shape id="Flowchart: Delay 25" o:spid="_x0000_s1050" type="#_x0000_t135" style="position:absolute;left:16718;top:3499;width:1446;height:68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" fillcolor="#00c" stroked="f">
                        <v:fill color2="yellow" angle="90" colors="0 #00c;7864f white;41943f #eedcf6;57016f yellow;61604f #ffffc5;62915f #00c;1 yellow" focus="100%" type="gradient">
                          <o:fill v:ext="view" type="gradientUnscaled"/>
                        </v:fill>
                        <v:textbox inset="2.53958mm,2.53958mm,2.53958mm,2.53958mm">
                          <w:txbxContent>
                            <w:p w14:paraId="3EFD23C4" w14:textId="77777777" w:rsidR="0024493E" w:rsidRDefault="0024493E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</v:group>
                    <v:oval id="Oval 26" o:spid="_x0000_s1051" style="position:absolute;left:19067;top:4281;width:10577;height:56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" fillcolor="#00c" stroked="f">
                      <v:fill color2="yellow" angle="270" colors="0 #00c;4588f white;51118f #ffd;61604f #deebf4;1 yellow" focus="100%" type="gradient">
                        <o:fill v:ext="view" type="gradientUnscaled"/>
                      </v:fill>
                      <v:textbox inset="2.53958mm,2.53958mm,2.53958mm,2.53958mm">
                        <w:txbxContent>
                          <w:p w14:paraId="319551A1" w14:textId="77777777" w:rsidR="0024493E" w:rsidRDefault="0024493E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oval>
                    <v:rect id="Rectangle 27" o:spid="_x0000_s1052" style="position:absolute;left:20374;top:4654;width:9771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" filled="f" stroked="f">
                      <v:shadow on="t" color="black" opacity="20816f" offset="0,2.2pt"/>
                      <v:textbox inset="2.53958mm,1.2694mm,2.53958mm,1.2694mm">
                        <w:txbxContent>
                          <w:p w14:paraId="0A6C6435" w14:textId="02E26F3C" w:rsidR="0024493E" w:rsidRDefault="0024493E">
                            <w:pPr>
                              <w:spacing w:line="251" w:lineRule="auto"/>
                              <w:textDirection w:val="btLr"/>
                            </w:pPr>
                            <w:r>
                              <w:rPr>
                                <w:rFonts w:ascii="CMU Serif Upright Italic" w:eastAsia="CMU Serif Upright Italic" w:hAnsi="CMU Serif Upright Italic" w:cs="CMU Serif Upright Italic"/>
                                <w:b/>
                                <w:color w:val="C00000"/>
                                <w:sz w:val="32"/>
                              </w:rPr>
                              <w:t xml:space="preserve">Bài </w:t>
                            </w:r>
                            <w:r w:rsidR="006E19E7">
                              <w:rPr>
                                <w:rFonts w:ascii="Yu Gothic Medium" w:eastAsia="Yu Gothic Medium" w:hAnsi="Yu Gothic Medium" w:cs="Yu Gothic Medium" w:hint="eastAsia"/>
                                <w:b/>
                                <w:color w:val="C00000"/>
                                <w:sz w:val="32"/>
                              </w:rPr>
                              <w:t>①</w:t>
                            </w:r>
                          </w:p>
                        </w:txbxContent>
                      </v:textbox>
                    </v:rect>
                  </v:group>
                </v:group>
                <w10:anchorlock/>
              </v:group>
            </w:pict>
          </mc:Fallback>
        </mc:AlternateContent>
      </w:r>
    </w:p>
    <w:p w14:paraId="31C41600" w14:textId="77777777" w:rsidR="007A7E85" w:rsidRPr="004E7085" w:rsidRDefault="00A942B2" w:rsidP="004C4F30">
      <w:pPr>
        <w:spacing w:line="240" w:lineRule="auto"/>
        <w:ind w:left="284"/>
        <w:rPr>
          <w:rFonts w:ascii="Chu Van An" w:eastAsia="Chu Van An" w:hAnsi="Chu Van An" w:cs="Chu Van An"/>
          <w:sz w:val="24"/>
          <w:szCs w:val="24"/>
        </w:rPr>
      </w:pPr>
      <w:r w:rsidRPr="004E7085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592C8DCA" wp14:editId="1D4855FA">
                <wp:extent cx="3505200" cy="504563"/>
                <wp:effectExtent l="0" t="0" r="0" b="0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05200" cy="504563"/>
                          <a:chOff x="3593400" y="3527719"/>
                          <a:chExt cx="3505200" cy="504563"/>
                        </a:xfrm>
                      </wpg:grpSpPr>
                      <wpg:grpSp>
                        <wpg:cNvPr id="2" name="Group 29"/>
                        <wpg:cNvGrpSpPr/>
                        <wpg:grpSpPr>
                          <a:xfrm>
                            <a:off x="3593400" y="3527719"/>
                            <a:ext cx="3505200" cy="504563"/>
                            <a:chOff x="0" y="0"/>
                            <a:chExt cx="3505200" cy="504563"/>
                          </a:xfrm>
                        </wpg:grpSpPr>
                        <wps:wsp>
                          <wps:cNvPr id="3" name="Rectangle 30"/>
                          <wps:cNvSpPr/>
                          <wps:spPr>
                            <a:xfrm>
                              <a:off x="0" y="0"/>
                              <a:ext cx="3505200" cy="504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372364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4" name="Group 31"/>
                          <wpg:cNvGrpSpPr/>
                          <wpg:grpSpPr>
                            <a:xfrm>
                              <a:off x="0" y="0"/>
                              <a:ext cx="3505200" cy="504563"/>
                              <a:chOff x="0" y="0"/>
                              <a:chExt cx="3505200" cy="504563"/>
                            </a:xfrm>
                          </wpg:grpSpPr>
                          <wpg:grpSp>
                            <wpg:cNvPr id="5" name="Group 32"/>
                            <wpg:cNvGrpSpPr/>
                            <wpg:grpSpPr>
                              <a:xfrm>
                                <a:off x="0" y="0"/>
                                <a:ext cx="3505200" cy="504563"/>
                                <a:chOff x="0" y="0"/>
                                <a:chExt cx="3505200" cy="504563"/>
                              </a:xfrm>
                            </wpg:grpSpPr>
                            <wpg:grpSp>
                              <wpg:cNvPr id="6" name="Group 33"/>
                              <wpg:cNvGrpSpPr/>
                              <wpg:grpSpPr>
                                <a:xfrm>
                                  <a:off x="0" y="18788"/>
                                  <a:ext cx="3505200" cy="485775"/>
                                  <a:chOff x="0" y="18788"/>
                                  <a:chExt cx="3505200" cy="485775"/>
                                </a:xfrm>
                              </wpg:grpSpPr>
                              <wps:wsp>
                                <wps:cNvPr id="7" name="Rectangle: Single Corner Snipped 34"/>
                                <wps:cNvSpPr/>
                                <wps:spPr>
                                  <a:xfrm>
                                    <a:off x="0" y="21424"/>
                                    <a:ext cx="3505200" cy="483107"/>
                                  </a:xfrm>
                                  <a:prstGeom prst="snip1Rect">
                                    <a:avLst>
                                      <a:gd name="adj" fmla="val 49942"/>
                                    </a:avLst>
                                  </a:prstGeom>
                                  <a:solidFill>
                                    <a:srgbClr val="FFFFF7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88201A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8" name="Group 35"/>
                                <wpg:cNvGrpSpPr/>
                                <wpg:grpSpPr>
                                  <a:xfrm>
                                    <a:off x="903804" y="18788"/>
                                    <a:ext cx="2487095" cy="485775"/>
                                    <a:chOff x="903804" y="18788"/>
                                    <a:chExt cx="2487095" cy="485775"/>
                                  </a:xfrm>
                                </wpg:grpSpPr>
                                <wpg:grpSp>
                                  <wpg:cNvPr id="9" name="Group 36"/>
                                  <wpg:cNvGrpSpPr/>
                                  <wpg:grpSpPr>
                                    <a:xfrm>
                                      <a:off x="1006166" y="123084"/>
                                      <a:ext cx="2384733" cy="369570"/>
                                      <a:chOff x="1006166" y="123084"/>
                                      <a:chExt cx="2384733" cy="369570"/>
                                    </a:xfrm>
                                  </wpg:grpSpPr>
                                  <wps:wsp>
                                    <wps:cNvPr id="17" name="Arrow: Chevron 37"/>
                                    <wps:cNvSpPr/>
                                    <wps:spPr>
                                      <a:xfrm>
                                        <a:off x="1163324" y="123674"/>
                                        <a:ext cx="2227575" cy="276225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97000">
                                            <a:srgbClr val="FFFFFF"/>
                                          </a:gs>
                                          <a:gs pos="100000">
                                            <a:srgbClr val="63A0CB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 w="15875" cap="flat" cmpd="sng">
                                        <a:solidFill>
                                          <a:srgbClr val="C793FB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29803"/>
                                          </a:srgbClr>
                                        </a:outerShdw>
                                      </a:effectLst>
                                    </wps:spPr>
                                    <wps:txbx>
                                      <w:txbxContent>
                                        <w:p w14:paraId="528FE1A4" w14:textId="77777777" w:rsidR="0024493E" w:rsidRDefault="0024493E">
                                          <w:pPr>
                                            <w:spacing w:line="258" w:lineRule="auto"/>
                                            <w:textDirection w:val="btLr"/>
                                          </w:pPr>
                                          <w:r>
                                            <w:rPr>
                                              <w:rFonts w:ascii="Chu Van An" w:eastAsia="Chu Van An" w:hAnsi="Chu Van An" w:cs="Chu Van An"/>
                                              <w:b/>
                                              <w:color w:val="FF0000"/>
                                              <w:sz w:val="24"/>
                                            </w:rPr>
                                            <w:t>Tóm tắt lý thuyết cơ</w:t>
                                          </w:r>
                                          <w:r>
                                            <w:rPr>
                                              <w:rFonts w:ascii="Chu Van An" w:eastAsia="Chu Van An" w:hAnsi="Chu Van An" w:cs="Chu Van An"/>
                                              <w:b/>
                                              <w:color w:val="FF0000"/>
                                            </w:rPr>
                                            <w:t xml:space="preserve"> bản:</w:t>
                                          </w:r>
                                        </w:p>
                                      </w:txbxContent>
                                    </wps:txbx>
                                    <wps:bodyPr spcFirstLastPara="1" wrap="square" lIns="91425" tIns="45700" rIns="91425" bIns="45700" anchor="ctr" anchorCtr="0">
                                      <a:noAutofit/>
                                    </wps:bodyPr>
                                  </wps:wsp>
                                  <wpg:grpSp>
                                    <wpg:cNvPr id="21" name="Group 38"/>
                                    <wpg:cNvGrpSpPr/>
                                    <wpg:grpSpPr>
                                      <a:xfrm>
                                        <a:off x="1006166" y="123084"/>
                                        <a:ext cx="342265" cy="369570"/>
                                        <a:chOff x="1006166" y="123084"/>
                                        <a:chExt cx="342265" cy="369570"/>
                                      </a:xfrm>
                                    </wpg:grpSpPr>
                                    <wps:wsp>
                                      <wps:cNvPr id="22" name="Freeform: Shape 39"/>
                                      <wps:cNvSpPr/>
                                      <wps:spPr>
                                        <a:xfrm>
                                          <a:off x="1044297" y="123175"/>
                                          <a:ext cx="228599" cy="27622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826136" h="866775" extrusionOk="0">
                                              <a:moveTo>
                                                <a:pt x="413068" y="0"/>
                                              </a:moveTo>
                                              <a:lnTo>
                                                <a:pt x="640742" y="238874"/>
                                              </a:lnTo>
                                              <a:lnTo>
                                                <a:pt x="644018" y="239879"/>
                                              </a:lnTo>
                                              <a:cubicBezTo>
                                                <a:pt x="753895" y="281816"/>
                                                <a:pt x="826136" y="352835"/>
                                                <a:pt x="826136" y="433387"/>
                                              </a:cubicBezTo>
                                              <a:cubicBezTo>
                                                <a:pt x="826136" y="513939"/>
                                                <a:pt x="753895" y="584959"/>
                                                <a:pt x="644018" y="626896"/>
                                              </a:cubicBezTo>
                                              <a:lnTo>
                                                <a:pt x="640744" y="627900"/>
                                              </a:lnTo>
                                              <a:lnTo>
                                                <a:pt x="413068" y="866775"/>
                                              </a:lnTo>
                                              <a:lnTo>
                                                <a:pt x="185392" y="627899"/>
                                              </a:lnTo>
                                              <a:lnTo>
                                                <a:pt x="182118" y="626896"/>
                                              </a:lnTo>
                                              <a:cubicBezTo>
                                                <a:pt x="94217" y="593346"/>
                                                <a:pt x="30402" y="541184"/>
                                                <a:pt x="8392" y="480418"/>
                                              </a:cubicBez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7"/>
                                              </a:lnTo>
                                              <a:cubicBezTo>
                                                <a:pt x="0" y="352835"/>
                                                <a:pt x="72241" y="281816"/>
                                                <a:pt x="182118" y="239879"/>
                                              </a:cubicBezTo>
                                              <a:lnTo>
                                                <a:pt x="185394" y="23887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gradFill>
                                          <a:gsLst>
                                            <a:gs pos="0">
                                              <a:srgbClr val="FFFFE5"/>
                                            </a:gs>
                                            <a:gs pos="47000">
                                              <a:srgbClr val="FFFFB3"/>
                                            </a:gs>
                                            <a:gs pos="55000">
                                              <a:srgbClr val="0000CC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l="50000" t="50000" r="50000" b="50000"/>
                                          </a:path>
                                          <a:tileRect/>
                                        </a:gra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748A336A" w14:textId="77777777" w:rsidR="0024493E" w:rsidRDefault="0024493E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3" name="Rectangle 40"/>
                                      <wps:cNvSpPr/>
                                      <wps:spPr>
                                        <a:xfrm>
                                          <a:off x="1006166" y="123084"/>
                                          <a:ext cx="342265" cy="3695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525E483E" w14:textId="77777777" w:rsidR="0024493E" w:rsidRDefault="0024493E">
                                            <w:pPr>
                                              <w:spacing w:line="258" w:lineRule="auto"/>
                                              <w:textDirection w:val="btLr"/>
                                            </w:pPr>
                                            <w:r>
                                              <w:rPr>
                                                <w:rFonts w:ascii="Cambria Math" w:eastAsia="Cambria Math" w:hAnsi="Cambria Math" w:cs="Cambria Math"/>
                                                <w:color w:val="C00000"/>
                                              </w:rPr>
                                              <w:t>▣</w:t>
                                            </w:r>
                                          </w:p>
                                        </w:txbxContent>
                                      </wps:txbx>
                                      <wps:bodyPr spcFirstLastPara="1" wrap="square" lIns="91425" tIns="45700" rIns="91425" bIns="45700" anchor="t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24" name="Group 41"/>
                                  <wpg:cNvGrpSpPr/>
                                  <wpg:grpSpPr>
                                    <a:xfrm>
                                      <a:off x="903804" y="18788"/>
                                      <a:ext cx="219072" cy="485775"/>
                                      <a:chOff x="903804" y="18788"/>
                                      <a:chExt cx="219072" cy="485775"/>
                                    </a:xfrm>
                                  </wpg:grpSpPr>
                                  <wps:wsp>
                                    <wps:cNvPr id="25" name="Freeform: Shape 42"/>
                                    <wps:cNvSpPr/>
                                    <wps:spPr>
                                      <a:xfrm rot="10800000">
                                        <a:off x="1003814" y="62036"/>
                                        <a:ext cx="119062" cy="43300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52426" h="590550" extrusionOk="0">
                                            <a:moveTo>
                                              <a:pt x="352426" y="590550"/>
                                            </a:moveTo>
                                            <a:lnTo>
                                              <a:pt x="152402" y="590550"/>
                                            </a:lnTo>
                                            <a:lnTo>
                                              <a:pt x="112766" y="488158"/>
                                            </a:lnTo>
                                            <a:lnTo>
                                              <a:pt x="52398" y="488158"/>
                                            </a:lnTo>
                                            <a:cubicBezTo>
                                              <a:pt x="23449" y="488158"/>
                                              <a:pt x="0" y="401785"/>
                                              <a:pt x="0" y="295276"/>
                                            </a:cubicBezTo>
                                            <a:cubicBezTo>
                                              <a:pt x="0" y="188766"/>
                                              <a:pt x="23449" y="102393"/>
                                              <a:pt x="52398" y="102393"/>
                                            </a:cubicBezTo>
                                            <a:lnTo>
                                              <a:pt x="112765" y="102393"/>
                                            </a:lnTo>
                                            <a:lnTo>
                                              <a:pt x="152402" y="0"/>
                                            </a:lnTo>
                                            <a:lnTo>
                                              <a:pt x="352426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3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E443413" w14:textId="77777777" w:rsidR="0024493E" w:rsidRDefault="0024493E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43" name="Flowchart: Terminator 43"/>
                                    <wps:cNvSpPr/>
                                    <wps:spPr>
                                      <a:xfrm flipH="1">
                                        <a:off x="903804" y="18788"/>
                                        <a:ext cx="109534" cy="485775"/>
                                      </a:xfrm>
                                      <a:prstGeom prst="flowChartTerminator">
                                        <a:avLst/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7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lin ang="10800000" scaled="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4C00A24D" w14:textId="77777777" w:rsidR="0024493E" w:rsidRDefault="0024493E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44" name="Flowchart: Direct Access Storage 44"/>
                              <wps:cNvSpPr/>
                              <wps:spPr>
                                <a:xfrm>
                                  <a:off x="0" y="0"/>
                                  <a:ext cx="109534" cy="483107"/>
                                </a:xfrm>
                                <a:prstGeom prst="flowChartMagneticDrum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7"/>
                                    </a:gs>
                                    <a:gs pos="5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lin ang="10800000" scaled="0"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54E952B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45" name="Flowchart: Preparation 45"/>
                            <wps:cNvSpPr/>
                            <wps:spPr>
                              <a:xfrm>
                                <a:off x="98826" y="56888"/>
                                <a:ext cx="803787" cy="369332"/>
                              </a:xfrm>
                              <a:prstGeom prst="flowChartPreparation">
                                <a:avLst/>
                              </a:prstGeom>
                              <a:gradFill>
                                <a:gsLst>
                                  <a:gs pos="0">
                                    <a:srgbClr val="FFFFFF"/>
                                  </a:gs>
                                  <a:gs pos="61000">
                                    <a:srgbClr val="FFFFB3"/>
                                  </a:gs>
                                  <a:gs pos="85000">
                                    <a:srgbClr val="0000CC"/>
                                  </a:gs>
                                  <a:gs pos="96000">
                                    <a:srgbClr val="FFFFF7"/>
                                  </a:gs>
                                  <a:gs pos="100000">
                                    <a:srgbClr val="FFFFF7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1764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11D4B6E" w14:textId="77777777" w:rsidR="0024493E" w:rsidRDefault="0024493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wpg:grpSp>
                        <wpg:grpSp>
                          <wpg:cNvPr id="46" name="Group 46"/>
                          <wpg:cNvGrpSpPr/>
                          <wpg:grpSpPr>
                            <a:xfrm>
                              <a:off x="266712" y="18840"/>
                              <a:ext cx="466725" cy="439289"/>
                              <a:chOff x="266712" y="18840"/>
                              <a:chExt cx="466725" cy="439289"/>
                            </a:xfrm>
                          </wpg:grpSpPr>
                          <wps:wsp>
                            <wps:cNvPr id="47" name="Freeform: Shape 47"/>
                            <wps:cNvSpPr/>
                            <wps:spPr>
                              <a:xfrm>
                                <a:off x="266712" y="37838"/>
                                <a:ext cx="466725" cy="42029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26136" h="866775" extrusionOk="0">
                                    <a:moveTo>
                                      <a:pt x="413068" y="0"/>
                                    </a:moveTo>
                                    <a:lnTo>
                                      <a:pt x="640742" y="238874"/>
                                    </a:lnTo>
                                    <a:lnTo>
                                      <a:pt x="644018" y="239879"/>
                                    </a:lnTo>
                                    <a:cubicBezTo>
                                      <a:pt x="753895" y="281816"/>
                                      <a:pt x="826136" y="352835"/>
                                      <a:pt x="826136" y="433387"/>
                                    </a:cubicBezTo>
                                    <a:cubicBezTo>
                                      <a:pt x="826136" y="513939"/>
                                      <a:pt x="753895" y="584959"/>
                                      <a:pt x="644018" y="626896"/>
                                    </a:cubicBezTo>
                                    <a:lnTo>
                                      <a:pt x="640744" y="627900"/>
                                    </a:lnTo>
                                    <a:lnTo>
                                      <a:pt x="413068" y="866775"/>
                                    </a:lnTo>
                                    <a:lnTo>
                                      <a:pt x="185392" y="627899"/>
                                    </a:lnTo>
                                    <a:lnTo>
                                      <a:pt x="182118" y="626896"/>
                                    </a:lnTo>
                                    <a:cubicBezTo>
                                      <a:pt x="94217" y="593346"/>
                                      <a:pt x="30402" y="541184"/>
                                      <a:pt x="8392" y="480418"/>
                                    </a:cubicBezTo>
                                    <a:lnTo>
                                      <a:pt x="0" y="433388"/>
                                    </a:lnTo>
                                    <a:lnTo>
                                      <a:pt x="0" y="433388"/>
                                    </a:lnTo>
                                    <a:lnTo>
                                      <a:pt x="0" y="433388"/>
                                    </a:lnTo>
                                    <a:lnTo>
                                      <a:pt x="0" y="433387"/>
                                    </a:lnTo>
                                    <a:cubicBezTo>
                                      <a:pt x="0" y="352835"/>
                                      <a:pt x="72241" y="281816"/>
                                      <a:pt x="182118" y="239879"/>
                                    </a:cubicBezTo>
                                    <a:lnTo>
                                      <a:pt x="185394" y="238874"/>
                                    </a:lnTo>
                                    <a:close/>
                                  </a:path>
                                </a:pathLst>
                              </a:custGeom>
                              <a:gradFill>
                                <a:gsLst>
                                  <a:gs pos="0">
                                    <a:srgbClr val="FFFFE5"/>
                                  </a:gs>
                                  <a:gs pos="47000">
                                    <a:srgbClr val="FFFFB3"/>
                                  </a:gs>
                                  <a:gs pos="55000">
                                    <a:srgbClr val="0000CC"/>
                                  </a:gs>
                                  <a:gs pos="100000">
                                    <a:srgbClr val="0000CC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2078538" w14:textId="77777777" w:rsidR="0024493E" w:rsidRDefault="0024493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48" name="Rectangle 48"/>
                            <wps:cNvSpPr/>
                            <wps:spPr>
                              <a:xfrm>
                                <a:off x="286850" y="18840"/>
                                <a:ext cx="419100" cy="36915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5995C0" w14:textId="77777777" w:rsidR="0024493E" w:rsidRDefault="0024493E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Yu Gothic Medium" w:eastAsia="Yu Gothic Medium" w:hAnsi="Yu Gothic Medium" w:cs="Yu Gothic Medium"/>
                                      <w:b/>
                                      <w:color w:val="C00000"/>
                                      <w:sz w:val="36"/>
                                    </w:rPr>
                                    <w:t>Ⓐ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92C8DCA" id="Group 1" o:spid="_x0000_s1053" style="width:276pt;height:39.75pt;mso-position-horizontal-relative:char;mso-position-vertical-relative:line" coordorigin="35934,35277" coordsize="35052,5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">
                <v:group id="Group 29" o:spid="_x0000_s1054" style="position:absolute;left:35934;top:35277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Rectangle 30" o:spid="_x0000_s1055" style="position:absolute;width:35052;height:50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  <v:textbox inset="2.53958mm,2.53958mm,2.53958mm,2.53958mm">
                      <w:txbxContent>
                        <w:p w14:paraId="51372364" w14:textId="77777777" w:rsidR="0024493E" w:rsidRDefault="0024493E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1" o:spid="_x0000_s1056" style="position:absolute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group id="Group 32" o:spid="_x0000_s1057" style="position:absolute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group id="Group 33" o:spid="_x0000_s1058" style="position:absolute;top:187;width:35052;height:4858" coordorigin=",187" coordsize="35052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<v:shape id="Rectangle: Single Corner Snipped 34" o:spid="_x0000_s1059" style="position:absolute;top:214;width:35052;height:4831;visibility:visible;mso-wrap-style:square;v-text-anchor:middle" coordsize="3505200,4831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" adj="-11796480,,5400" path="m,l3263927,r241273,241273l3505200,483107,,483107,,xe" fillcolor="#fffff7" stroked="f">
                          <v:stroke joinstyle="miter"/>
                          <v:formulas/>
                          <v:path arrowok="t" o:connecttype="custom" o:connectlocs="0,0;3263927,0;3505200,241273;3505200,483107;0,483107;0,0" o:connectangles="0,0,0,0,0,0" textboxrect="0,0,3505200,483107"/>
                          <v:textbox inset="2.53958mm,2.53958mm,2.53958mm,2.53958mm">
                            <w:txbxContent>
                              <w:p w14:paraId="2E88201A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group id="Group 35" o:spid="_x0000_s1060" style="position:absolute;left:9038;top:187;width:24870;height:4858" coordorigin="9038,187" coordsize="2487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  <v:group id="Group 36" o:spid="_x0000_s1061" style="position:absolute;left:10061;top:1230;width:23847;height:3696" coordorigin="10061,1230" coordsize="23847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    <v:shape id="Arrow: Chevron 37" o:spid="_x0000_s1062" type="#_x0000_t55" style="position:absolute;left:11633;top:1236;width:22275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" adj="21026" fillcolor="#fffff7" strokecolor="#c793fb" strokeweight="1.25pt">
                              <v:fill color2="#63a0cb" colors="0 #fffff7;63570f white;1 #63a0cb" focus="100%" type="gradientRadial"/>
                              <v:stroke startarrowwidth="narrow" startarrowlength="short" endarrowwidth="narrow" endarrowlength="short" joinstyle="round"/>
                              <v:shadow on="t" color="black" opacity="19531f" offset=".552mm,.73253mm"/>
                              <v:textbox inset="2.53958mm,1.2694mm,2.53958mm,1.2694mm">
                                <w:txbxContent>
                                  <w:p w14:paraId="528FE1A4" w14:textId="77777777" w:rsidR="0024493E" w:rsidRDefault="0024493E">
                                    <w:pPr>
                                      <w:spacing w:line="258" w:lineRule="auto"/>
                                      <w:textDirection w:val="btLr"/>
                                    </w:pPr>
                                    <w:r>
                                      <w:rPr>
                                        <w:rFonts w:ascii="Chu Van An" w:eastAsia="Chu Van An" w:hAnsi="Chu Van An" w:cs="Chu Van An"/>
                                        <w:b/>
                                        <w:color w:val="FF0000"/>
                                        <w:sz w:val="24"/>
                                      </w:rPr>
                                      <w:t>Tóm tắt lý thuyết cơ</w:t>
                                    </w:r>
                                    <w:r>
                                      <w:rPr>
                                        <w:rFonts w:ascii="Chu Van An" w:eastAsia="Chu Van An" w:hAnsi="Chu Van An" w:cs="Chu Van An"/>
                                        <w:b/>
                                        <w:color w:val="FF0000"/>
                                      </w:rPr>
                                      <w:t xml:space="preserve"> bản:</w:t>
                                    </w:r>
                                  </w:p>
                                </w:txbxContent>
                              </v:textbox>
                            </v:shape>
                            <v:group id="Group 38" o:spid="_x0000_s1063" style="position:absolute;left:10061;top:1230;width:3423;height:3696" coordorigin="10061,1230" coordsize="3422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        <v:shape id="Freeform: Shape 39" o:spid="_x0000_s1064" style="position:absolute;left:10442;top:1231;width:2286;height:276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          <v:fill color2="#00c" focusposition=".5,.5" focussize="" colors="0 #ffffe5;30802f #ffffb3;36045f #00c;1 #00c" focus="100%" type="gradientRadial"/>
                                <v:stroke joinstyle="miter"/>
                                <v:formulas/>
                                <v:path arrowok="t" o:extrusionok="f" o:connecttype="custom" textboxrect="0,0,826136,866775"/>
                                <v:textbox inset="2.53958mm,2.53958mm,2.53958mm,2.53958mm">
                                  <w:txbxContent>
                                    <w:p w14:paraId="748A336A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  <v:rect id="Rectangle 40" o:spid="_x0000_s1065" style="position:absolute;left:10061;top:1230;width:3423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" filled="f" stroked="f">
                                <v:textbox inset="2.53958mm,1.2694mm,2.53958mm,1.2694mm">
                                  <w:txbxContent>
                                    <w:p w14:paraId="525E483E" w14:textId="77777777" w:rsidR="0024493E" w:rsidRDefault="0024493E">
                                      <w:pPr>
                                        <w:spacing w:line="258" w:lineRule="auto"/>
                                        <w:textDirection w:val="btLr"/>
                                      </w:pPr>
                                      <w:r>
                                        <w:rPr>
                                          <w:rFonts w:ascii="Cambria Math" w:eastAsia="Cambria Math" w:hAnsi="Cambria Math" w:cs="Cambria Math"/>
                                          <w:color w:val="C00000"/>
                                        </w:rPr>
                                        <w:t>▣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  <v:group id="Group 41" o:spid="_x0000_s1066" style="position:absolute;left:9038;top:187;width:2190;height:4858" coordorigin="9038,187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      <v:shape id="Freeform: Shape 42" o:spid="_x0000_s1067" style="position:absolute;left:10038;top:620;width:1190;height:4330;rotation:180;visibility:visible;mso-wrap-style:square;v-text-anchor:middle" coordsize="352426,5905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" adj="-11796480,,5400" path="m352426,590550r-200024,l112766,488158r-60368,c23449,488158,,401785,,295276,,188766,23449,102393,52398,102393r60367,l152402,,352426,r,590550xe" fillcolor="#fffff7" stroked="f">
                              <v:fill color2="#00c" focusposition=",1" focussize="" colors="0 #fffff7;47841f white;1 #00c" focus="100%" type="gradientRadial"/>
                              <v:stroke joinstyle="miter"/>
                              <v:formulas/>
                              <v:path arrowok="t" o:extrusionok="f" o:connecttype="custom" textboxrect="0,0,352426,590550"/>
                              <v:textbox inset="2.53958mm,2.53958mm,2.53958mm,2.53958mm">
                                <w:txbxContent>
                                  <w:p w14:paraId="3E443413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  <v:shape id="Flowchart: Terminator 43" o:spid="_x0000_s1068" type="#_x0000_t116" style="position:absolute;left:9038;top:187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" fillcolor="#fffff7" stroked="f">
                              <v:fill color2="#00c" angle="270" colors="0 #fffff7;50463f white;1 #00c" focus="100%" type="gradient">
                                <o:fill v:ext="view" type="gradientUnscaled"/>
                              </v:fill>
                              <v:textbox inset="2.53958mm,2.53958mm,2.53958mm,2.53958mm">
                                <w:txbxContent>
                                  <w:p w14:paraId="4C00A24D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 id="Flowchart: Direct Access Storage 44" o:spid="_x0000_s1069" type="#_x0000_t133" style="position:absolute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" fillcolor="#fffff7" stroked="f">
                        <v:fill color2="yellow" angle="270" colors="0 #fffff7;34079f white;1 yellow" focus="100%" type="gradient">
                          <o:fill v:ext="view" type="gradientUnscaled"/>
                        </v:fill>
                        <v:textbox inset="2.53958mm,2.53958mm,2.53958mm,2.53958mm">
                          <w:txbxContent>
                            <w:p w14:paraId="154E952B" w14:textId="77777777" w:rsidR="0024493E" w:rsidRDefault="0024493E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</v:group>
                    <v:shapetype id="_x0000_t117" coordsize="21600,21600" o:spt="117" path="m4353,l17214,r4386,10800l17214,21600r-12861,l,10800xe">
                      <v:stroke joinstyle="miter"/>
                      <v:path gradientshapeok="t" o:connecttype="rect" textboxrect="4353,0,17214,21600"/>
                    </v:shapetype>
                    <v:shape id="Flowchart: Preparation 45" o:spid="_x0000_s1070" type="#_x0000_t117" style="position:absolute;left:988;top:568;width:8038;height:3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" stroked="f">
                      <v:fill color2="#fffff7" focusposition=".5,.5" focussize="" colors="0 white;39977f #ffffb3;55706f #00c;62915f #fffff7;1 #fffff7" focus="100%" type="gradientRadial"/>
                      <v:shadow on="t" color="black" opacity="20816f" offset="0,2.2pt"/>
                      <v:textbox inset="2.53958mm,2.53958mm,2.53958mm,2.53958mm">
                        <w:txbxContent>
                          <w:p w14:paraId="311D4B6E" w14:textId="77777777" w:rsidR="0024493E" w:rsidRDefault="0024493E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</v:group>
                  <v:group id="Group 46" o:spid="_x0000_s1071" style="position:absolute;left:2667;top:188;width:4667;height:4393" coordorigin="2667,188" coordsize="4667,4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<v:shape id="Freeform: Shape 47" o:spid="_x0000_s1072" style="position:absolute;left:2667;top:378;width:4667;height:420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<v:fill color2="#00c" focusposition=".5,.5" focussize="" colors="0 #ffffe5;30802f #ffffb3;36045f #00c;1 #00c" focus="100%" type="gradientRadial"/>
                      <v:stroke joinstyle="miter"/>
                      <v:formulas/>
                      <v:path arrowok="t" o:extrusionok="f" o:connecttype="custom" textboxrect="0,0,826136,866775"/>
                      <v:textbox inset="2.53958mm,2.53958mm,2.53958mm,2.53958mm">
                        <w:txbxContent>
                          <w:p w14:paraId="72078538" w14:textId="77777777" w:rsidR="0024493E" w:rsidRDefault="0024493E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  <v:rect id="Rectangle 48" o:spid="_x0000_s1073" style="position:absolute;left:2868;top:188;width:4191;height:3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" filled="f" stroked="f">
                      <v:textbox inset="2.53958mm,1.2694mm,2.53958mm,1.2694mm">
                        <w:txbxContent>
                          <w:p w14:paraId="6B5995C0" w14:textId="77777777" w:rsidR="0024493E" w:rsidRDefault="0024493E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Yu Gothic Medium" w:eastAsia="Yu Gothic Medium" w:hAnsi="Yu Gothic Medium" w:cs="Yu Gothic Medium"/>
                                <w:b/>
                                <w:color w:val="C00000"/>
                                <w:sz w:val="36"/>
                              </w:rPr>
                              <w:t>Ⓐ</w:t>
                            </w:r>
                          </w:p>
                        </w:txbxContent>
                      </v:textbox>
                    </v:rect>
                  </v:group>
                </v:group>
                <w10:anchorlock/>
              </v:group>
            </w:pict>
          </mc:Fallback>
        </mc:AlternateContent>
      </w:r>
    </w:p>
    <w:p w14:paraId="4A8CBF44" w14:textId="77777777" w:rsidR="007A7E85" w:rsidRPr="004E7085" w:rsidRDefault="00A942B2" w:rsidP="004C4F30">
      <w:pPr>
        <w:spacing w:line="240" w:lineRule="auto"/>
        <w:ind w:left="426"/>
        <w:rPr>
          <w:rFonts w:ascii="Chu Van An" w:eastAsia="Chu Van An" w:hAnsi="Chu Van An" w:cs="Chu Van An"/>
          <w:sz w:val="24"/>
          <w:szCs w:val="24"/>
        </w:rPr>
      </w:pPr>
      <w:r w:rsidRPr="004E7085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7B171841" wp14:editId="78D5D3B3">
                <wp:extent cx="6436630" cy="2351660"/>
                <wp:effectExtent l="0" t="0" r="21590" b="0"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6630" cy="2351660"/>
                          <a:chOff x="2127678" y="2038546"/>
                          <a:chExt cx="6436630" cy="3427379"/>
                        </a:xfrm>
                      </wpg:grpSpPr>
                      <wpg:grpSp>
                        <wpg:cNvPr id="897" name="Group 50"/>
                        <wpg:cNvGrpSpPr/>
                        <wpg:grpSpPr>
                          <a:xfrm>
                            <a:off x="2127678" y="2038546"/>
                            <a:ext cx="6436630" cy="3427379"/>
                            <a:chOff x="-22240" y="-56233"/>
                            <a:chExt cx="6482343" cy="3427379"/>
                          </a:xfrm>
                        </wpg:grpSpPr>
                        <wps:wsp>
                          <wps:cNvPr id="898" name="Rectangle 51"/>
                          <wps:cNvSpPr/>
                          <wps:spPr>
                            <a:xfrm>
                              <a:off x="-22234" y="-704"/>
                              <a:ext cx="6482325" cy="3371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07AB86D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99" name="Rectangle: Diagonal Corners Rounded 52"/>
                          <wps:cNvSpPr/>
                          <wps:spPr>
                            <a:xfrm>
                              <a:off x="-18" y="6"/>
                              <a:ext cx="6460121" cy="3275445"/>
                            </a:xfrm>
                            <a:prstGeom prst="round2DiagRect">
                              <a:avLst>
                                <a:gd name="adj1" fmla="val 947"/>
                                <a:gd name="adj2" fmla="val 4304"/>
                              </a:avLst>
                            </a:prstGeom>
                            <a:gradFill>
                              <a:gsLst>
                                <a:gs pos="0">
                                  <a:srgbClr val="FEFFFB"/>
                                </a:gs>
                                <a:gs pos="97000">
                                  <a:srgbClr val="FFFFFF"/>
                                </a:gs>
                                <a:gs pos="100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9050" cap="flat" cmpd="sng">
                              <a:solidFill>
                                <a:srgbClr val="31538F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23AC4853" w14:textId="77777777" w:rsidR="0024493E" w:rsidRPr="006D07EF" w:rsidRDefault="0024493E" w:rsidP="006D07EF">
                                <w:pPr>
                                  <w:spacing w:after="200"/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</w:pPr>
                              </w:p>
                              <w:p w14:paraId="2A74F50C" w14:textId="77777777" w:rsidR="0024493E" w:rsidRPr="00CE3BDD" w:rsidRDefault="0024493E" w:rsidP="008F7E5A">
                                <w:pPr>
                                  <w:pStyle w:val="ListParagraph"/>
                                  <w:numPr>
                                    <w:ilvl w:val="0"/>
                                    <w:numId w:val="44"/>
                                  </w:numPr>
                                  <w:spacing w:after="200"/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</w:pPr>
                                <w:r w:rsidRPr="00CE3BDD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Xét mệnh đề </w: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position w:val="-10"/>
                                    <w:szCs w:val="24"/>
                                  </w:rPr>
                                  <w:object w:dxaOrig="520" w:dyaOrig="320" w14:anchorId="5F7C4874">
                                    <v:shape id="_x0000_i1035" type="#_x0000_t75" style="width:25.5pt;height:15.75pt" o:ole="">
                                      <v:imagedata r:id="rId7" o:title=""/>
                                    </v:shape>
                                    <o:OLEObject Type="Embed" ProgID="Equation.DSMT4" ShapeID="_x0000_i1035" DrawAspect="Content" ObjectID="_1688581302" r:id="rId8"/>
                                  </w:objec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 phụ thuộc vào số tự nhiên </w: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position w:val="-6"/>
                                    <w:szCs w:val="24"/>
                                  </w:rPr>
                                  <w:object w:dxaOrig="200" w:dyaOrig="220" w14:anchorId="3DF4719E">
                                    <v:shape id="_x0000_i1037" type="#_x0000_t75" style="width:9.75pt;height:10.5pt" o:ole="">
                                      <v:imagedata r:id="rId9" o:title=""/>
                                    </v:shape>
                                    <o:OLEObject Type="Embed" ProgID="Equation.DSMT4" ShapeID="_x0000_i1037" DrawAspect="Content" ObjectID="_1688581303" r:id="rId10"/>
                                  </w:objec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. Để chứng minh một mệnh đề </w: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position w:val="-10"/>
                                    <w:szCs w:val="24"/>
                                  </w:rPr>
                                  <w:object w:dxaOrig="520" w:dyaOrig="320" w14:anchorId="65B78E51">
                                    <v:shape id="_x0000_i1039" type="#_x0000_t75" style="width:25.5pt;height:15.75pt" o:ole="">
                                      <v:imagedata r:id="rId7" o:title=""/>
                                    </v:shape>
                                    <o:OLEObject Type="Embed" ProgID="Equation.DSMT4" ShapeID="_x0000_i1039" DrawAspect="Content" ObjectID="_1688581304" r:id="rId11"/>
                                  </w:objec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 đúng với mọi </w: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position w:val="-12"/>
                                    <w:szCs w:val="24"/>
                                  </w:rPr>
                                  <w:object w:dxaOrig="620" w:dyaOrig="360" w14:anchorId="4DDBA40C">
                                    <v:shape id="_x0000_i1041" type="#_x0000_t75" style="width:31.5pt;height:17.25pt" o:ole="">
                                      <v:imagedata r:id="rId12" o:title=""/>
                                    </v:shape>
                                    <o:OLEObject Type="Embed" ProgID="Equation.DSMT4" ShapeID="_x0000_i1041" DrawAspect="Content" ObjectID="_1688581305" r:id="rId13"/>
                                  </w:objec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 ( </w: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position w:val="-12"/>
                                    <w:szCs w:val="24"/>
                                  </w:rPr>
                                  <w:object w:dxaOrig="260" w:dyaOrig="360" w14:anchorId="7E314C67">
                                    <v:shape id="_x0000_i1043" type="#_x0000_t75" style="width:13.5pt;height:17.25pt" o:ole="">
                                      <v:imagedata r:id="rId14" o:title=""/>
                                    </v:shape>
                                    <o:OLEObject Type="Embed" ProgID="Equation.DSMT4" ShapeID="_x0000_i1043" DrawAspect="Content" ObjectID="_1688581306" r:id="rId15"/>
                                  </w:objec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 là số tự nhiên cho trước) thì ta thực hiện theo các bước sau:</w:t>
                                </w:r>
                              </w:p>
                              <w:p w14:paraId="63E9924B" w14:textId="77777777" w:rsidR="0024493E" w:rsidRPr="00CE3BDD" w:rsidRDefault="0024493E" w:rsidP="008F7E5A">
                                <w:pPr>
                                  <w:pStyle w:val="ListParagraph"/>
                                  <w:numPr>
                                    <w:ilvl w:val="0"/>
                                    <w:numId w:val="44"/>
                                  </w:numPr>
                                  <w:spacing w:after="200"/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</w:pPr>
                                <w:r w:rsidRPr="00BA2D1C">
                                  <w:rPr>
                                    <w:rFonts w:ascii="Chu Van An" w:hAnsi="Chu Van An" w:cs="Chu Van An"/>
                                    <w:b/>
                                    <w:bCs/>
                                    <w:i/>
                                    <w:iCs/>
                                    <w:color w:val="0000CC"/>
                                    <w:szCs w:val="24"/>
                                  </w:rPr>
                                  <w:t>Bước 1</w: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: Kiểm tra </w: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position w:val="-10"/>
                                    <w:szCs w:val="24"/>
                                  </w:rPr>
                                  <w:object w:dxaOrig="520" w:dyaOrig="320" w14:anchorId="444D08C6">
                                    <v:shape id="_x0000_i1045" type="#_x0000_t75" style="width:25.5pt;height:15.75pt" o:ole="">
                                      <v:imagedata r:id="rId7" o:title=""/>
                                    </v:shape>
                                    <o:OLEObject Type="Embed" ProgID="Equation.DSMT4" ShapeID="_x0000_i1045" DrawAspect="Content" ObjectID="_1688581307" r:id="rId16"/>
                                  </w:objec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 đúng với </w: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position w:val="-12"/>
                                    <w:szCs w:val="24"/>
                                  </w:rPr>
                                  <w:object w:dxaOrig="620" w:dyaOrig="360" w14:anchorId="5A56696C">
                                    <v:shape id="_x0000_i1047" type="#_x0000_t75" style="width:31.5pt;height:17.25pt" o:ole="">
                                      <v:imagedata r:id="rId17" o:title=""/>
                                    </v:shape>
                                    <o:OLEObject Type="Embed" ProgID="Equation.DSMT4" ShapeID="_x0000_i1047" DrawAspect="Content" ObjectID="_1688581308" r:id="rId18"/>
                                  </w:objec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>.</w:t>
                                </w:r>
                              </w:p>
                              <w:p w14:paraId="129E2549" w14:textId="77777777" w:rsidR="0024493E" w:rsidRPr="00CE3BDD" w:rsidRDefault="0024493E" w:rsidP="008F7E5A">
                                <w:pPr>
                                  <w:pStyle w:val="ListParagraph"/>
                                  <w:numPr>
                                    <w:ilvl w:val="0"/>
                                    <w:numId w:val="44"/>
                                  </w:numPr>
                                  <w:spacing w:after="200"/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</w:pPr>
                                <w:r w:rsidRPr="00CE3BDD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Bước 2: Giả sử </w: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position w:val="-12"/>
                                    <w:szCs w:val="24"/>
                                  </w:rPr>
                                  <w:object w:dxaOrig="620" w:dyaOrig="360" w14:anchorId="401737BD">
                                    <v:shape id="_x0000_i1049" type="#_x0000_t75" style="width:31.5pt;height:17.25pt" o:ole="">
                                      <v:imagedata r:id="rId12" o:title=""/>
                                    </v:shape>
                                    <o:OLEObject Type="Embed" ProgID="Equation.DSMT4" ShapeID="_x0000_i1049" DrawAspect="Content" ObjectID="_1688581309" r:id="rId19"/>
                                  </w:objec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 đúng khi </w: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position w:val="-6"/>
                                    <w:szCs w:val="24"/>
                                  </w:rPr>
                                  <w:object w:dxaOrig="560" w:dyaOrig="279" w14:anchorId="55C22FE4">
                                    <v:shape id="_x0000_i1051" type="#_x0000_t75" style="width:27.75pt;height:13.5pt" o:ole="">
                                      <v:imagedata r:id="rId20" o:title=""/>
                                    </v:shape>
                                    <o:OLEObject Type="Embed" ProgID="Equation.DSMT4" ShapeID="_x0000_i1051" DrawAspect="Content" ObjectID="_1688581310" r:id="rId21"/>
                                  </w:objec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, </w: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position w:val="-14"/>
                                    <w:szCs w:val="24"/>
                                  </w:rPr>
                                  <w:object w:dxaOrig="840" w:dyaOrig="400" w14:anchorId="15B41CB1">
                                    <v:shape id="_x0000_i1053" type="#_x0000_t75" style="width:42.75pt;height:20.25pt" o:ole="">
                                      <v:imagedata r:id="rId22" o:title=""/>
                                    </v:shape>
                                    <o:OLEObject Type="Embed" ProgID="Equation.DSMT4" ShapeID="_x0000_i1053" DrawAspect="Content" ObjectID="_1688581311" r:id="rId23"/>
                                  </w:objec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 </w: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(xem đây là giả thiết để chứng minh bước 3)</w: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. </w:t>
                                </w:r>
                              </w:p>
                              <w:p w14:paraId="2EE7CCA8" w14:textId="78EC19AD" w:rsidR="0024493E" w:rsidRPr="006A0482" w:rsidRDefault="0024493E" w:rsidP="008F7E5A">
                                <w:pPr>
                                  <w:pStyle w:val="ListParagraph"/>
                                  <w:numPr>
                                    <w:ilvl w:val="0"/>
                                    <w:numId w:val="44"/>
                                  </w:numPr>
                                  <w:spacing w:after="200"/>
                                  <w:rPr>
                                    <w:rFonts w:ascii="Chu Van An" w:hAnsi="Chu Van An" w:cs="Chu Van An"/>
                                    <w:color w:val="0000CC"/>
                                    <w:szCs w:val="24"/>
                                  </w:rPr>
                                </w:pPr>
                                <w:r w:rsidRPr="00BA2D1C">
                                  <w:rPr>
                                    <w:rFonts w:ascii="Chu Van An" w:hAnsi="Chu Van An" w:cs="Chu Van An"/>
                                    <w:b/>
                                    <w:bCs/>
                                    <w:i/>
                                    <w:iCs/>
                                    <w:color w:val="0000CC"/>
                                    <w:szCs w:val="24"/>
                                  </w:rPr>
                                  <w:t>Bước 3</w: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: Ta cần chứng minh </w: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position w:val="-10"/>
                                    <w:szCs w:val="24"/>
                                  </w:rPr>
                                  <w:object w:dxaOrig="520" w:dyaOrig="320" w14:anchorId="39BD6421">
                                    <v:shape id="_x0000_i1055" type="#_x0000_t75" style="width:25.5pt;height:15.75pt" o:ole="">
                                      <v:imagedata r:id="rId7" o:title=""/>
                                    </v:shape>
                                    <o:OLEObject Type="Embed" ProgID="Equation.DSMT4" ShapeID="_x0000_i1055" DrawAspect="Content" ObjectID="_1688581312" r:id="rId24"/>
                                  </w:objec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 đúng khi </w: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position w:val="-6"/>
                                    <w:szCs w:val="24"/>
                                  </w:rPr>
                                  <w:object w:dxaOrig="859" w:dyaOrig="279" w14:anchorId="31B717D0">
                                    <v:shape id="_x0000_i1057" type="#_x0000_t75" style="width:43.5pt;height:13.5pt" o:ole="">
                                      <v:imagedata r:id="rId25" o:title=""/>
                                    </v:shape>
                                    <o:OLEObject Type="Embed" ProgID="Equation.DSMT4" ShapeID="_x0000_i1057" DrawAspect="Content" ObjectID="_1688581313" r:id="rId26"/>
                                  </w:objec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 </w:t>
                                </w:r>
                                <w:r w:rsidRPr="00CE3BDD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(</w:t>
                                </w:r>
                                <w:r w:rsidRPr="006A0482">
                                  <w:rPr>
                                    <w:rFonts w:ascii="Chu Van An" w:hAnsi="Chu Van An" w:cs="Chu Van An"/>
                                    <w:i/>
                                    <w:color w:val="0000CC"/>
                                    <w:szCs w:val="24"/>
                                  </w:rPr>
                                  <w:t>bước này quan trọng và khó nhất)</w:t>
                                </w:r>
                              </w:p>
                              <w:p w14:paraId="736D7D6E" w14:textId="374AB2DA" w:rsidR="0024493E" w:rsidRPr="006D07EF" w:rsidRDefault="0024493E" w:rsidP="008F7E5A">
                                <w:pPr>
                                  <w:pStyle w:val="ListParagraph"/>
                                  <w:numPr>
                                    <w:ilvl w:val="0"/>
                                    <w:numId w:val="44"/>
                                  </w:numPr>
                                  <w:spacing w:before="40" w:after="0" w:line="240" w:lineRule="auto"/>
                                  <w:jc w:val="both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color w:val="000000"/>
                                    <w:szCs w:val="24"/>
                                  </w:rPr>
                                </w:pPr>
                                <w:r w:rsidRPr="00BA2D1C">
                                  <w:rPr>
                                    <w:rFonts w:ascii="Chu Van An" w:hAnsi="Chu Van An" w:cs="Chu Van An"/>
                                    <w:b/>
                                    <w:bCs/>
                                    <w:i/>
                                    <w:iCs/>
                                    <w:color w:val="0000CC"/>
                                    <w:szCs w:val="24"/>
                                  </w:rPr>
                                  <w:t>Bước 4</w:t>
                                </w:r>
                                <w:r w:rsidRPr="006D07E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: Theo nguyên lý quy nạp toán học, ta kết luận rằng </w:t>
                                </w:r>
                                <w:r w:rsidRPr="00CE3BDD">
                                  <w:rPr>
                                    <w:position w:val="-10"/>
                                  </w:rPr>
                                  <w:object w:dxaOrig="520" w:dyaOrig="320" w14:anchorId="58194786">
                                    <v:shape id="_x0000_i1059" type="#_x0000_t75" style="width:25.5pt;height:15.75pt" o:ole="">
                                      <v:imagedata r:id="rId7" o:title=""/>
                                    </v:shape>
                                    <o:OLEObject Type="Embed" ProgID="Equation.DSMT4" ShapeID="_x0000_i1059" DrawAspect="Content" ObjectID="_1688581314" r:id="rId27"/>
                                  </w:object>
                                </w:r>
                                <w:r w:rsidRPr="006D07E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 đúng với mọi </w:t>
                                </w:r>
                                <w:r w:rsidRPr="00CE3BDD">
                                  <w:rPr>
                                    <w:position w:val="-12"/>
                                  </w:rPr>
                                  <w:object w:dxaOrig="620" w:dyaOrig="360" w14:anchorId="5CD9CC06">
                                    <v:shape id="_x0000_i1061" type="#_x0000_t75" style="width:31.5pt;height:17.25pt" o:ole="">
                                      <v:imagedata r:id="rId12" o:title=""/>
                                    </v:shape>
                                    <o:OLEObject Type="Embed" ProgID="Equation.DSMT4" ShapeID="_x0000_i1061" DrawAspect="Content" ObjectID="_1688581315" r:id="rId28"/>
                                  </w:object>
                                </w:r>
                                <w:r w:rsidRPr="006D07E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>.</w:t>
                                </w:r>
                                <w:r w:rsid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 </w:t>
                                </w:r>
                              </w:p>
                              <w:p w14:paraId="7FD961A7" w14:textId="221EF4D9" w:rsidR="0024493E" w:rsidRPr="00A942B2" w:rsidRDefault="0024493E" w:rsidP="0019446F">
                                <w:pPr>
                                  <w:spacing w:before="60" w:after="60" w:line="240" w:lineRule="auto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51842E4A" w14:textId="77777777" w:rsidR="0024493E" w:rsidRPr="00A942B2" w:rsidRDefault="0024493E" w:rsidP="00A942B2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56F0B901" w14:textId="77777777" w:rsidR="0024493E" w:rsidRPr="00A942B2" w:rsidRDefault="0024493E" w:rsidP="00A942B2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6BF63952" w14:textId="77777777" w:rsidR="0024493E" w:rsidRPr="00A942B2" w:rsidRDefault="0024493E" w:rsidP="00A942B2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6001F673" w14:textId="77777777" w:rsidR="0024493E" w:rsidRPr="00A942B2" w:rsidRDefault="0024493E" w:rsidP="00A942B2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465876C3" w14:textId="77777777" w:rsidR="0024493E" w:rsidRPr="00A942B2" w:rsidRDefault="0024493E" w:rsidP="00A942B2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4AD100A3" w14:textId="77777777" w:rsidR="0024493E" w:rsidRPr="00A942B2" w:rsidRDefault="0024493E" w:rsidP="00A942B2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4F125956" w14:textId="77777777" w:rsidR="0024493E" w:rsidRPr="00A942B2" w:rsidRDefault="0024493E" w:rsidP="00A942B2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0DFA1635" w14:textId="77777777" w:rsidR="0024493E" w:rsidRPr="00A942B2" w:rsidRDefault="0024493E" w:rsidP="00A942B2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4E329A30" w14:textId="77777777" w:rsidR="0024493E" w:rsidRPr="00A942B2" w:rsidRDefault="0024493E" w:rsidP="00A942B2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0652005A" w14:textId="77777777" w:rsidR="0024493E" w:rsidRPr="00A942B2" w:rsidRDefault="0024493E" w:rsidP="00A942B2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12E4392A" w14:textId="77777777" w:rsidR="0024493E" w:rsidRPr="00A942B2" w:rsidRDefault="0024493E" w:rsidP="00A942B2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  <wpg:grpSp>
                          <wpg:cNvPr id="900" name="Group 53"/>
                          <wpg:cNvGrpSpPr/>
                          <wpg:grpSpPr>
                            <a:xfrm>
                              <a:off x="-22240" y="-56233"/>
                              <a:ext cx="1812880" cy="444224"/>
                              <a:chOff x="-22240" y="-56233"/>
                              <a:chExt cx="1812880" cy="444224"/>
                            </a:xfrm>
                          </wpg:grpSpPr>
                          <wps:wsp>
                            <wps:cNvPr id="901" name="Rectangle: Folded Corner 54"/>
                            <wps:cNvSpPr/>
                            <wps:spPr>
                              <a:xfrm>
                                <a:off x="13530" y="10424"/>
                                <a:ext cx="1345578" cy="335923"/>
                              </a:xfrm>
                              <a:prstGeom prst="foldedCorner">
                                <a:avLst>
                                  <a:gd name="adj" fmla="val 50000"/>
                                </a:avLst>
                              </a:prstGeom>
                              <a:gradFill>
                                <a:gsLst>
                                  <a:gs pos="0">
                                    <a:srgbClr val="F8FFD1"/>
                                  </a:gs>
                                  <a:gs pos="94000">
                                    <a:srgbClr val="F8FFD1"/>
                                  </a:gs>
                                  <a:gs pos="96000">
                                    <a:srgbClr val="7E37FD"/>
                                  </a:gs>
                                  <a:gs pos="97000">
                                    <a:srgbClr val="FFFFFF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647E4D" w14:textId="77777777" w:rsidR="0024493E" w:rsidRDefault="0024493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902" name="Rectangle 55"/>
                            <wps:cNvSpPr/>
                            <wps:spPr>
                              <a:xfrm>
                                <a:off x="-22240" y="-56233"/>
                                <a:ext cx="1812880" cy="4442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E64AE6" w14:textId="2BE51B56" w:rsidR="0024493E" w:rsidRDefault="0024493E" w:rsidP="006A0482">
                                  <w:pPr>
                                    <w:pStyle w:val="ListParagraph"/>
                                    <w:numPr>
                                      <w:ilvl w:val="0"/>
                                      <w:numId w:val="45"/>
                                    </w:numPr>
                                    <w:tabs>
                                      <w:tab w:val="left" w:pos="567"/>
                                    </w:tabs>
                                    <w:spacing w:line="258" w:lineRule="auto"/>
                                    <w:ind w:left="0" w:firstLine="0"/>
                                    <w:textDirection w:val="btLr"/>
                                  </w:pPr>
                                  <w:r w:rsidRPr="006A0482">
                                    <w:rPr>
                                      <w:rFonts w:ascii="Chu Van An" w:eastAsia="Chu Van An" w:hAnsi="Chu Van An" w:cs="Chu Van An"/>
                                      <w:b/>
                                      <w:color w:val="0000CC"/>
                                    </w:rPr>
                                    <w:t xml:space="preserve">Ghi nhớ </w:t>
                                  </w:r>
                                  <w:r w:rsidRPr="006A0482">
                                    <w:rPr>
                                      <w:rFonts w:ascii="Cambria Math" w:eastAsia="Cambria Math" w:hAnsi="Cambria Math" w:cs="Cambria Math"/>
                                      <w:b/>
                                      <w:color w:val="0000CC"/>
                                    </w:rPr>
                                    <w:t>①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B171841" id="Group 49" o:spid="_x0000_s1074" style="width:506.8pt;height:185.15pt;mso-position-horizontal-relative:char;mso-position-vertical-relative:line" coordorigin="21276,20385" coordsize="64366,34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">
                <v:group id="Group 50" o:spid="_x0000_s1075" style="position:absolute;left:21276;top:20385;width:64367;height:34274" coordorigin="-222,-562" coordsize="64823,34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">
                  <v:rect id="Rectangle 51" o:spid="_x0000_s1076" style="position:absolute;left:-222;top:-7;width:64822;height:33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" filled="f" stroked="f">
                    <v:textbox inset="2.53958mm,2.53958mm,2.53958mm,2.53958mm">
                      <w:txbxContent>
                        <w:p w14:paraId="407AB86D" w14:textId="77777777" w:rsidR="0024493E" w:rsidRDefault="0024493E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 id="Rectangle: Diagonal Corners Rounded 52" o:spid="_x0000_s1077" style="position:absolute;width:64601;height:32754;visibility:visible;mso-wrap-style:square;v-text-anchor:middle" coordsize="6460121,327544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" adj="-11796480,,5400" path="m31018,l6319146,v77858,,140975,63117,140975,140975l6460121,3244427v,17131,-13887,31018,-31018,31018l140975,3275445c63117,3275445,,3212328,,3134470l,31018c,13887,13887,,31018,xe" fillcolor="#fefffb" strokecolor="#31538f" strokeweight="1.5pt">
                    <v:fill color2="#7e37fd" focusposition=".5,.5" focussize="" colors="0 #fefffb;63570f white;1 #7e37fd" focus="100%" type="gradientRadial"/>
                    <v:stroke startarrowwidth="narrow" startarrowlength="short" endarrowwidth="narrow" endarrowlength="short" joinstyle="miter"/>
                    <v:formulas/>
                    <v:path arrowok="t" o:connecttype="custom" o:connectlocs="31018,0;6319146,0;6460121,140975;6460121,3244427;6429103,3275445;140975,3275445;0,3134470;0,31018;31018,0" o:connectangles="0,0,0,0,0,0,0,0,0" textboxrect="0,0,6460121,3275445"/>
                    <v:textbox inset="2.53958mm,1.2694mm,2.53958mm,1.2694mm">
                      <w:txbxContent>
                        <w:p w14:paraId="23AC4853" w14:textId="77777777" w:rsidR="0024493E" w:rsidRPr="006D07EF" w:rsidRDefault="0024493E" w:rsidP="006D07EF">
                          <w:pPr>
                            <w:spacing w:after="200"/>
                            <w:rPr>
                              <w:rFonts w:ascii="Chu Van An" w:hAnsi="Chu Van An" w:cs="Chu Van An"/>
                              <w:szCs w:val="24"/>
                            </w:rPr>
                          </w:pPr>
                        </w:p>
                        <w:p w14:paraId="2A74F50C" w14:textId="77777777" w:rsidR="0024493E" w:rsidRPr="00CE3BDD" w:rsidRDefault="0024493E" w:rsidP="008F7E5A">
                          <w:pPr>
                            <w:pStyle w:val="ListParagraph"/>
                            <w:numPr>
                              <w:ilvl w:val="0"/>
                              <w:numId w:val="44"/>
                            </w:numPr>
                            <w:spacing w:after="200"/>
                            <w:rPr>
                              <w:rFonts w:ascii="Chu Van An" w:hAnsi="Chu Van An" w:cs="Chu Van An"/>
                              <w:szCs w:val="24"/>
                            </w:rPr>
                          </w:pPr>
                          <w:r w:rsidRPr="00CE3BDD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Xét mệnh đề </w:t>
                          </w:r>
                          <w:r w:rsidRPr="00CE3BDD">
                            <w:rPr>
                              <w:rFonts w:ascii="Chu Van An" w:hAnsi="Chu Van An" w:cs="Chu Van An"/>
                              <w:position w:val="-10"/>
                              <w:szCs w:val="24"/>
                            </w:rPr>
                            <w:object w:dxaOrig="520" w:dyaOrig="320" w14:anchorId="5F7C4874">
                              <v:shape id="_x0000_i1035" type="#_x0000_t75" style="width:25.5pt;height:15.75pt" o:ole="">
                                <v:imagedata r:id="rId7" o:title=""/>
                              </v:shape>
                              <o:OLEObject Type="Embed" ProgID="Equation.DSMT4" ShapeID="_x0000_i1035" DrawAspect="Content" ObjectID="_1688581302" r:id="rId29"/>
                            </w:object>
                          </w:r>
                          <w:r w:rsidRPr="00CE3BDD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 phụ thuộc vào số tự nhiên </w:t>
                          </w:r>
                          <w:r w:rsidRPr="00CE3BDD">
                            <w:rPr>
                              <w:rFonts w:ascii="Chu Van An" w:hAnsi="Chu Van An" w:cs="Chu Van An"/>
                              <w:position w:val="-6"/>
                              <w:szCs w:val="24"/>
                            </w:rPr>
                            <w:object w:dxaOrig="200" w:dyaOrig="220" w14:anchorId="3DF4719E">
                              <v:shape id="_x0000_i1037" type="#_x0000_t75" style="width:9.75pt;height:10.5pt" o:ole="">
                                <v:imagedata r:id="rId9" o:title=""/>
                              </v:shape>
                              <o:OLEObject Type="Embed" ProgID="Equation.DSMT4" ShapeID="_x0000_i1037" DrawAspect="Content" ObjectID="_1688581303" r:id="rId30"/>
                            </w:object>
                          </w:r>
                          <w:r w:rsidRPr="00CE3BDD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. Để chứng minh một mệnh đề </w:t>
                          </w:r>
                          <w:r w:rsidRPr="00CE3BDD">
                            <w:rPr>
                              <w:rFonts w:ascii="Chu Van An" w:hAnsi="Chu Van An" w:cs="Chu Van An"/>
                              <w:position w:val="-10"/>
                              <w:szCs w:val="24"/>
                            </w:rPr>
                            <w:object w:dxaOrig="520" w:dyaOrig="320" w14:anchorId="65B78E51">
                              <v:shape id="_x0000_i1039" type="#_x0000_t75" style="width:25.5pt;height:15.75pt" o:ole="">
                                <v:imagedata r:id="rId7" o:title=""/>
                              </v:shape>
                              <o:OLEObject Type="Embed" ProgID="Equation.DSMT4" ShapeID="_x0000_i1039" DrawAspect="Content" ObjectID="_1688581304" r:id="rId31"/>
                            </w:object>
                          </w:r>
                          <w:r w:rsidRPr="00CE3BDD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 đúng với mọi </w:t>
                          </w:r>
                          <w:r w:rsidRPr="00CE3BDD">
                            <w:rPr>
                              <w:rFonts w:ascii="Chu Van An" w:hAnsi="Chu Van An" w:cs="Chu Van An"/>
                              <w:position w:val="-12"/>
                              <w:szCs w:val="24"/>
                            </w:rPr>
                            <w:object w:dxaOrig="620" w:dyaOrig="360" w14:anchorId="4DDBA40C">
                              <v:shape id="_x0000_i1041" type="#_x0000_t75" style="width:31.5pt;height:17.25pt" o:ole="">
                                <v:imagedata r:id="rId12" o:title=""/>
                              </v:shape>
                              <o:OLEObject Type="Embed" ProgID="Equation.DSMT4" ShapeID="_x0000_i1041" DrawAspect="Content" ObjectID="_1688581305" r:id="rId32"/>
                            </w:object>
                          </w:r>
                          <w:r w:rsidRPr="00CE3BDD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 ( </w:t>
                          </w:r>
                          <w:r w:rsidRPr="00CE3BDD">
                            <w:rPr>
                              <w:rFonts w:ascii="Chu Van An" w:hAnsi="Chu Van An" w:cs="Chu Van An"/>
                              <w:position w:val="-12"/>
                              <w:szCs w:val="24"/>
                            </w:rPr>
                            <w:object w:dxaOrig="260" w:dyaOrig="360" w14:anchorId="7E314C67">
                              <v:shape id="_x0000_i1043" type="#_x0000_t75" style="width:13.5pt;height:17.25pt" o:ole="">
                                <v:imagedata r:id="rId14" o:title=""/>
                              </v:shape>
                              <o:OLEObject Type="Embed" ProgID="Equation.DSMT4" ShapeID="_x0000_i1043" DrawAspect="Content" ObjectID="_1688581306" r:id="rId33"/>
                            </w:object>
                          </w:r>
                          <w:r w:rsidRPr="00CE3BDD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 là số tự nhiên cho trước) thì ta thực hiện theo các bước sau:</w:t>
                          </w:r>
                        </w:p>
                        <w:p w14:paraId="63E9924B" w14:textId="77777777" w:rsidR="0024493E" w:rsidRPr="00CE3BDD" w:rsidRDefault="0024493E" w:rsidP="008F7E5A">
                          <w:pPr>
                            <w:pStyle w:val="ListParagraph"/>
                            <w:numPr>
                              <w:ilvl w:val="0"/>
                              <w:numId w:val="44"/>
                            </w:numPr>
                            <w:spacing w:after="200"/>
                            <w:rPr>
                              <w:rFonts w:ascii="Chu Van An" w:hAnsi="Chu Van An" w:cs="Chu Van An"/>
                              <w:szCs w:val="24"/>
                            </w:rPr>
                          </w:pPr>
                          <w:r w:rsidRPr="00BA2D1C">
                            <w:rPr>
                              <w:rFonts w:ascii="Chu Van An" w:hAnsi="Chu Van An" w:cs="Chu Van An"/>
                              <w:b/>
                              <w:bCs/>
                              <w:i/>
                              <w:iCs/>
                              <w:color w:val="0000CC"/>
                              <w:szCs w:val="24"/>
                            </w:rPr>
                            <w:t>Bước 1</w:t>
                          </w:r>
                          <w:r w:rsidRPr="00CE3BDD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: Kiểm tra </w:t>
                          </w:r>
                          <w:r w:rsidRPr="00CE3BDD">
                            <w:rPr>
                              <w:rFonts w:ascii="Chu Van An" w:hAnsi="Chu Van An" w:cs="Chu Van An"/>
                              <w:position w:val="-10"/>
                              <w:szCs w:val="24"/>
                            </w:rPr>
                            <w:object w:dxaOrig="520" w:dyaOrig="320" w14:anchorId="444D08C6">
                              <v:shape id="_x0000_i1045" type="#_x0000_t75" style="width:25.5pt;height:15.75pt" o:ole="">
                                <v:imagedata r:id="rId7" o:title=""/>
                              </v:shape>
                              <o:OLEObject Type="Embed" ProgID="Equation.DSMT4" ShapeID="_x0000_i1045" DrawAspect="Content" ObjectID="_1688581307" r:id="rId34"/>
                            </w:object>
                          </w:r>
                          <w:r w:rsidRPr="00CE3BDD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 đúng với </w:t>
                          </w:r>
                          <w:r w:rsidRPr="00CE3BDD">
                            <w:rPr>
                              <w:rFonts w:ascii="Chu Van An" w:hAnsi="Chu Van An" w:cs="Chu Van An"/>
                              <w:position w:val="-12"/>
                              <w:szCs w:val="24"/>
                            </w:rPr>
                            <w:object w:dxaOrig="620" w:dyaOrig="360" w14:anchorId="5A56696C">
                              <v:shape id="_x0000_i1047" type="#_x0000_t75" style="width:31.5pt;height:17.25pt" o:ole="">
                                <v:imagedata r:id="rId17" o:title=""/>
                              </v:shape>
                              <o:OLEObject Type="Embed" ProgID="Equation.DSMT4" ShapeID="_x0000_i1047" DrawAspect="Content" ObjectID="_1688581308" r:id="rId35"/>
                            </w:object>
                          </w:r>
                          <w:r w:rsidRPr="00CE3BDD">
                            <w:rPr>
                              <w:rFonts w:ascii="Chu Van An" w:hAnsi="Chu Van An" w:cs="Chu Van An"/>
                              <w:szCs w:val="24"/>
                            </w:rPr>
                            <w:t>.</w:t>
                          </w:r>
                        </w:p>
                        <w:p w14:paraId="129E2549" w14:textId="77777777" w:rsidR="0024493E" w:rsidRPr="00CE3BDD" w:rsidRDefault="0024493E" w:rsidP="008F7E5A">
                          <w:pPr>
                            <w:pStyle w:val="ListParagraph"/>
                            <w:numPr>
                              <w:ilvl w:val="0"/>
                              <w:numId w:val="44"/>
                            </w:numPr>
                            <w:spacing w:after="200"/>
                            <w:rPr>
                              <w:rFonts w:ascii="Chu Van An" w:hAnsi="Chu Van An" w:cs="Chu Van An"/>
                              <w:szCs w:val="24"/>
                            </w:rPr>
                          </w:pPr>
                          <w:r w:rsidRPr="00CE3BDD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Bước 2: Giả sử </w:t>
                          </w:r>
                          <w:r w:rsidRPr="00CE3BDD">
                            <w:rPr>
                              <w:rFonts w:ascii="Chu Van An" w:hAnsi="Chu Van An" w:cs="Chu Van An"/>
                              <w:position w:val="-12"/>
                              <w:szCs w:val="24"/>
                            </w:rPr>
                            <w:object w:dxaOrig="620" w:dyaOrig="360" w14:anchorId="401737BD">
                              <v:shape id="_x0000_i1049" type="#_x0000_t75" style="width:31.5pt;height:17.25pt" o:ole="">
                                <v:imagedata r:id="rId12" o:title=""/>
                              </v:shape>
                              <o:OLEObject Type="Embed" ProgID="Equation.DSMT4" ShapeID="_x0000_i1049" DrawAspect="Content" ObjectID="_1688581309" r:id="rId36"/>
                            </w:object>
                          </w:r>
                          <w:r w:rsidRPr="00CE3BDD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 đúng khi </w:t>
                          </w:r>
                          <w:r w:rsidRPr="00CE3BDD">
                            <w:rPr>
                              <w:rFonts w:ascii="Chu Van An" w:hAnsi="Chu Van An" w:cs="Chu Van An"/>
                              <w:position w:val="-6"/>
                              <w:szCs w:val="24"/>
                            </w:rPr>
                            <w:object w:dxaOrig="560" w:dyaOrig="279" w14:anchorId="55C22FE4">
                              <v:shape id="_x0000_i1051" type="#_x0000_t75" style="width:27.75pt;height:13.5pt" o:ole="">
                                <v:imagedata r:id="rId20" o:title=""/>
                              </v:shape>
                              <o:OLEObject Type="Embed" ProgID="Equation.DSMT4" ShapeID="_x0000_i1051" DrawAspect="Content" ObjectID="_1688581310" r:id="rId37"/>
                            </w:object>
                          </w:r>
                          <w:r w:rsidRPr="00CE3BDD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, </w:t>
                          </w:r>
                          <w:r w:rsidRPr="00CE3BDD">
                            <w:rPr>
                              <w:rFonts w:ascii="Chu Van An" w:hAnsi="Chu Van An" w:cs="Chu Van An"/>
                              <w:position w:val="-14"/>
                              <w:szCs w:val="24"/>
                            </w:rPr>
                            <w:object w:dxaOrig="840" w:dyaOrig="400" w14:anchorId="15B41CB1">
                              <v:shape id="_x0000_i1053" type="#_x0000_t75" style="width:42.75pt;height:20.25pt" o:ole="">
                                <v:imagedata r:id="rId22" o:title=""/>
                              </v:shape>
                              <o:OLEObject Type="Embed" ProgID="Equation.DSMT4" ShapeID="_x0000_i1053" DrawAspect="Content" ObjectID="_1688581311" r:id="rId38"/>
                            </w:object>
                          </w:r>
                          <w:r w:rsidRPr="00CE3BDD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 </w:t>
                          </w:r>
                          <w:r w:rsidRPr="00CE3BDD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>(xem đây là giả thiết để chứng minh bước 3)</w:t>
                          </w:r>
                          <w:r w:rsidRPr="00CE3BDD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. </w:t>
                          </w:r>
                        </w:p>
                        <w:p w14:paraId="2EE7CCA8" w14:textId="78EC19AD" w:rsidR="0024493E" w:rsidRPr="006A0482" w:rsidRDefault="0024493E" w:rsidP="008F7E5A">
                          <w:pPr>
                            <w:pStyle w:val="ListParagraph"/>
                            <w:numPr>
                              <w:ilvl w:val="0"/>
                              <w:numId w:val="44"/>
                            </w:numPr>
                            <w:spacing w:after="200"/>
                            <w:rPr>
                              <w:rFonts w:ascii="Chu Van An" w:hAnsi="Chu Van An" w:cs="Chu Van An"/>
                              <w:color w:val="0000CC"/>
                              <w:szCs w:val="24"/>
                            </w:rPr>
                          </w:pPr>
                          <w:r w:rsidRPr="00BA2D1C">
                            <w:rPr>
                              <w:rFonts w:ascii="Chu Van An" w:hAnsi="Chu Van An" w:cs="Chu Van An"/>
                              <w:b/>
                              <w:bCs/>
                              <w:i/>
                              <w:iCs/>
                              <w:color w:val="0000CC"/>
                              <w:szCs w:val="24"/>
                            </w:rPr>
                            <w:t>Bước 3</w:t>
                          </w:r>
                          <w:r w:rsidRPr="00CE3BDD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: Ta cần chứng minh </w:t>
                          </w:r>
                          <w:r w:rsidRPr="00CE3BDD">
                            <w:rPr>
                              <w:rFonts w:ascii="Chu Van An" w:hAnsi="Chu Van An" w:cs="Chu Van An"/>
                              <w:position w:val="-10"/>
                              <w:szCs w:val="24"/>
                            </w:rPr>
                            <w:object w:dxaOrig="520" w:dyaOrig="320" w14:anchorId="39BD6421">
                              <v:shape id="_x0000_i1055" type="#_x0000_t75" style="width:25.5pt;height:15.75pt" o:ole="">
                                <v:imagedata r:id="rId7" o:title=""/>
                              </v:shape>
                              <o:OLEObject Type="Embed" ProgID="Equation.DSMT4" ShapeID="_x0000_i1055" DrawAspect="Content" ObjectID="_1688581312" r:id="rId39"/>
                            </w:object>
                          </w:r>
                          <w:r w:rsidRPr="00CE3BDD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 đúng khi </w:t>
                          </w:r>
                          <w:r w:rsidRPr="00CE3BDD">
                            <w:rPr>
                              <w:rFonts w:ascii="Chu Van An" w:hAnsi="Chu Van An" w:cs="Chu Van An"/>
                              <w:position w:val="-6"/>
                              <w:szCs w:val="24"/>
                            </w:rPr>
                            <w:object w:dxaOrig="859" w:dyaOrig="279" w14:anchorId="31B717D0">
                              <v:shape id="_x0000_i1057" type="#_x0000_t75" style="width:43.5pt;height:13.5pt" o:ole="">
                                <v:imagedata r:id="rId25" o:title=""/>
                              </v:shape>
                              <o:OLEObject Type="Embed" ProgID="Equation.DSMT4" ShapeID="_x0000_i1057" DrawAspect="Content" ObjectID="_1688581313" r:id="rId40"/>
                            </w:object>
                          </w:r>
                          <w:r w:rsidRPr="00CE3BDD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 </w:t>
                          </w:r>
                          <w:r w:rsidRPr="00CE3BDD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>(</w:t>
                          </w:r>
                          <w:r w:rsidRPr="006A0482">
                            <w:rPr>
                              <w:rFonts w:ascii="Chu Van An" w:hAnsi="Chu Van An" w:cs="Chu Van An"/>
                              <w:i/>
                              <w:color w:val="0000CC"/>
                              <w:szCs w:val="24"/>
                            </w:rPr>
                            <w:t>bước này quan trọng và khó nhất)</w:t>
                          </w:r>
                        </w:p>
                        <w:p w14:paraId="736D7D6E" w14:textId="374AB2DA" w:rsidR="0024493E" w:rsidRPr="006D07EF" w:rsidRDefault="0024493E" w:rsidP="008F7E5A">
                          <w:pPr>
                            <w:pStyle w:val="ListParagraph"/>
                            <w:numPr>
                              <w:ilvl w:val="0"/>
                              <w:numId w:val="44"/>
                            </w:numPr>
                            <w:spacing w:before="40" w:after="0" w:line="240" w:lineRule="auto"/>
                            <w:jc w:val="both"/>
                            <w:textDirection w:val="btLr"/>
                            <w:rPr>
                              <w:rFonts w:ascii="Chu Van An" w:eastAsia="Chu Van An" w:hAnsi="Chu Van An" w:cs="Chu Van An"/>
                              <w:color w:val="000000"/>
                              <w:szCs w:val="24"/>
                            </w:rPr>
                          </w:pPr>
                          <w:r w:rsidRPr="00BA2D1C">
                            <w:rPr>
                              <w:rFonts w:ascii="Chu Van An" w:hAnsi="Chu Van An" w:cs="Chu Van An"/>
                              <w:b/>
                              <w:bCs/>
                              <w:i/>
                              <w:iCs/>
                              <w:color w:val="0000CC"/>
                              <w:szCs w:val="24"/>
                            </w:rPr>
                            <w:t>Bước 4</w:t>
                          </w:r>
                          <w:r w:rsidRPr="006D07E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: Theo nguyên lý quy nạp toán học, ta kết luận rằng </w:t>
                          </w:r>
                          <w:r w:rsidRPr="00CE3BDD">
                            <w:rPr>
                              <w:position w:val="-10"/>
                            </w:rPr>
                            <w:object w:dxaOrig="520" w:dyaOrig="320" w14:anchorId="58194786">
                              <v:shape id="_x0000_i1059" type="#_x0000_t75" style="width:25.5pt;height:15.75pt" o:ole="">
                                <v:imagedata r:id="rId7" o:title=""/>
                              </v:shape>
                              <o:OLEObject Type="Embed" ProgID="Equation.DSMT4" ShapeID="_x0000_i1059" DrawAspect="Content" ObjectID="_1688581314" r:id="rId41"/>
                            </w:object>
                          </w:r>
                          <w:r w:rsidRPr="006D07E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 đúng với mọi </w:t>
                          </w:r>
                          <w:r w:rsidRPr="00CE3BDD">
                            <w:rPr>
                              <w:position w:val="-12"/>
                            </w:rPr>
                            <w:object w:dxaOrig="620" w:dyaOrig="360" w14:anchorId="5CD9CC06">
                              <v:shape id="_x0000_i1061" type="#_x0000_t75" style="width:31.5pt;height:17.25pt" o:ole="">
                                <v:imagedata r:id="rId12" o:title=""/>
                              </v:shape>
                              <o:OLEObject Type="Embed" ProgID="Equation.DSMT4" ShapeID="_x0000_i1061" DrawAspect="Content" ObjectID="_1688581315" r:id="rId42"/>
                            </w:object>
                          </w:r>
                          <w:r w:rsidRPr="006D07EF">
                            <w:rPr>
                              <w:rFonts w:ascii="Chu Van An" w:hAnsi="Chu Van An" w:cs="Chu Van An"/>
                              <w:szCs w:val="24"/>
                            </w:rPr>
                            <w:t>.</w:t>
                          </w:r>
                          <w:r w:rsidR="00E9175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 </w:t>
                          </w:r>
                        </w:p>
                        <w:p w14:paraId="7FD961A7" w14:textId="221EF4D9" w:rsidR="0024493E" w:rsidRPr="00A942B2" w:rsidRDefault="0024493E" w:rsidP="0019446F">
                          <w:pPr>
                            <w:spacing w:before="60" w:after="60" w:line="240" w:lineRule="auto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51842E4A" w14:textId="77777777" w:rsidR="0024493E" w:rsidRPr="00A942B2" w:rsidRDefault="0024493E" w:rsidP="00A942B2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56F0B901" w14:textId="77777777" w:rsidR="0024493E" w:rsidRPr="00A942B2" w:rsidRDefault="0024493E" w:rsidP="00A942B2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6BF63952" w14:textId="77777777" w:rsidR="0024493E" w:rsidRPr="00A942B2" w:rsidRDefault="0024493E" w:rsidP="00A942B2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6001F673" w14:textId="77777777" w:rsidR="0024493E" w:rsidRPr="00A942B2" w:rsidRDefault="0024493E" w:rsidP="00A942B2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465876C3" w14:textId="77777777" w:rsidR="0024493E" w:rsidRPr="00A942B2" w:rsidRDefault="0024493E" w:rsidP="00A942B2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4AD100A3" w14:textId="77777777" w:rsidR="0024493E" w:rsidRPr="00A942B2" w:rsidRDefault="0024493E" w:rsidP="00A942B2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4F125956" w14:textId="77777777" w:rsidR="0024493E" w:rsidRPr="00A942B2" w:rsidRDefault="0024493E" w:rsidP="00A942B2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0DFA1635" w14:textId="77777777" w:rsidR="0024493E" w:rsidRPr="00A942B2" w:rsidRDefault="0024493E" w:rsidP="00A942B2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4E329A30" w14:textId="77777777" w:rsidR="0024493E" w:rsidRPr="00A942B2" w:rsidRDefault="0024493E" w:rsidP="00A942B2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0652005A" w14:textId="77777777" w:rsidR="0024493E" w:rsidRPr="00A942B2" w:rsidRDefault="0024493E" w:rsidP="00A942B2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12E4392A" w14:textId="77777777" w:rsidR="0024493E" w:rsidRPr="00A942B2" w:rsidRDefault="0024493E" w:rsidP="00A942B2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  <w:sz w:val="24"/>
                              <w:szCs w:val="24"/>
                            </w:rPr>
                            <w:t> </w:t>
                          </w:r>
                        </w:p>
                      </w:txbxContent>
                    </v:textbox>
                  </v:shape>
                  <v:group id="Group 53" o:spid="_x0000_s1078" style="position:absolute;left:-222;top:-562;width:18128;height:4441" coordorigin="-222,-562" coordsize="18128,4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">
                    <v:shapetype id="_x0000_t65" coordsize="21600,21600" o:spt="65" adj="18900" path="m,l,21600@0,21600,21600@0,21600,xem@0,21600nfl@3@5c@7@9@11@13,21600@0e">
                      <v:formulas>
                        <v:f eqn="val #0"/>
                        <v:f eqn="sum 21600 0 @0"/>
                        <v:f eqn="prod @1 8481 32768"/>
                        <v:f eqn="sum @2 @0 0"/>
                        <v:f eqn="prod @1 1117 32768"/>
                        <v:f eqn="sum @4 @0 0"/>
                        <v:f eqn="prod @1 11764 32768"/>
                        <v:f eqn="sum @6 @0 0"/>
                        <v:f eqn="prod @1 6144 32768"/>
                        <v:f eqn="sum @8 @0 0"/>
                        <v:f eqn="prod @1 20480 32768"/>
                        <v:f eqn="sum @10 @0 0"/>
                        <v:f eqn="prod @1 6144 32768"/>
                        <v:f eqn="sum @12 @0 0"/>
                      </v:formulas>
                      <v:path o:extrusionok="f" gradientshapeok="t" o:connecttype="rect" textboxrect="0,0,21600,@13"/>
                      <v:handles>
                        <v:h position="#0,bottomRight" xrange="10800,21600"/>
                      </v:handles>
                      <o:complex v:ext="view"/>
                    </v:shapetype>
                    <v:shape id="Rectangle: Folded Corner 54" o:spid="_x0000_s1079" type="#_x0000_t65" style="position:absolute;left:135;top:104;width:13456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" adj="10800" fillcolor="#f8ffd1" stroked="f">
                      <v:fill focusposition=".5,.5" focussize="" colors="0 #f8ffd1;61604f #f8ffd1;62915f #7e37fd;63570f white;1 white" focus="100%" type="gradientRadial"/>
                      <v:textbox inset="2.53958mm,2.53958mm,2.53958mm,2.53958mm">
                        <w:txbxContent>
                          <w:p w14:paraId="20647E4D" w14:textId="77777777" w:rsidR="0024493E" w:rsidRDefault="0024493E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  <v:rect id="Rectangle 55" o:spid="_x0000_s1080" style="position:absolute;left:-222;top:-562;width:18128;height:4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" filled="f" stroked="f">
                      <v:textbox inset="2.53958mm,1.2694mm,2.53958mm,1.2694mm">
                        <w:txbxContent>
                          <w:p w14:paraId="32E64AE6" w14:textId="2BE51B56" w:rsidR="0024493E" w:rsidRDefault="0024493E" w:rsidP="006A0482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567"/>
                              </w:tabs>
                              <w:spacing w:line="258" w:lineRule="auto"/>
                              <w:ind w:left="0" w:firstLine="0"/>
                              <w:textDirection w:val="btLr"/>
                            </w:pPr>
                            <w:r w:rsidRPr="006A0482">
                              <w:rPr>
                                <w:rFonts w:ascii="Chu Van An" w:eastAsia="Chu Van An" w:hAnsi="Chu Van An" w:cs="Chu Van An"/>
                                <w:b/>
                                <w:color w:val="0000CC"/>
                              </w:rPr>
                              <w:t xml:space="preserve">Ghi nhớ </w:t>
                            </w:r>
                            <w:r w:rsidRPr="006A0482">
                              <w:rPr>
                                <w:rFonts w:ascii="Cambria Math" w:eastAsia="Cambria Math" w:hAnsi="Cambria Math" w:cs="Cambria Math"/>
                                <w:b/>
                                <w:color w:val="0000CC"/>
                              </w:rPr>
                              <w:t>①</w:t>
                            </w:r>
                          </w:p>
                        </w:txbxContent>
                      </v:textbox>
                    </v:rect>
                  </v:group>
                </v:group>
                <w10:anchorlock/>
              </v:group>
            </w:pict>
          </mc:Fallback>
        </mc:AlternateContent>
      </w:r>
    </w:p>
    <w:p w14:paraId="2CF84372" w14:textId="77777777" w:rsidR="007A7E85" w:rsidRPr="004E7085" w:rsidRDefault="00A942B2" w:rsidP="004C4F30">
      <w:pPr>
        <w:spacing w:line="240" w:lineRule="auto"/>
        <w:rPr>
          <w:rFonts w:ascii="Chu Van An" w:eastAsia="Chu Van An" w:hAnsi="Chu Van An" w:cs="Chu Van An"/>
          <w:sz w:val="24"/>
          <w:szCs w:val="24"/>
        </w:rPr>
      </w:pPr>
      <w:r w:rsidRPr="004E7085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68F068B0" wp14:editId="69ED0D63">
                <wp:extent cx="3325091" cy="504563"/>
                <wp:effectExtent l="0" t="0" r="0" b="0"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25091" cy="504563"/>
                          <a:chOff x="3683455" y="3527719"/>
                          <a:chExt cx="3325091" cy="504563"/>
                        </a:xfrm>
                      </wpg:grpSpPr>
                      <wpg:grpSp>
                        <wpg:cNvPr id="904" name="Group 57"/>
                        <wpg:cNvGrpSpPr/>
                        <wpg:grpSpPr>
                          <a:xfrm>
                            <a:off x="3683455" y="3527719"/>
                            <a:ext cx="3325091" cy="504563"/>
                            <a:chOff x="0" y="0"/>
                            <a:chExt cx="3325091" cy="504563"/>
                          </a:xfrm>
                        </wpg:grpSpPr>
                        <wps:wsp>
                          <wps:cNvPr id="905" name="Rectangle 58"/>
                          <wps:cNvSpPr/>
                          <wps:spPr>
                            <a:xfrm>
                              <a:off x="0" y="0"/>
                              <a:ext cx="3325075" cy="504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4ED6480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906" name="Group 59"/>
                          <wpg:cNvGrpSpPr/>
                          <wpg:grpSpPr>
                            <a:xfrm>
                              <a:off x="0" y="0"/>
                              <a:ext cx="3325091" cy="504563"/>
                              <a:chOff x="0" y="0"/>
                              <a:chExt cx="3325091" cy="504563"/>
                            </a:xfrm>
                          </wpg:grpSpPr>
                          <wpg:grpSp>
                            <wpg:cNvPr id="907" name="Group 60"/>
                            <wpg:cNvGrpSpPr/>
                            <wpg:grpSpPr>
                              <a:xfrm>
                                <a:off x="0" y="0"/>
                                <a:ext cx="3325091" cy="504563"/>
                                <a:chOff x="0" y="0"/>
                                <a:chExt cx="3325091" cy="504563"/>
                              </a:xfrm>
                            </wpg:grpSpPr>
                            <wpg:grpSp>
                              <wpg:cNvPr id="908" name="Group 61"/>
                              <wpg:cNvGrpSpPr/>
                              <wpg:grpSpPr>
                                <a:xfrm>
                                  <a:off x="0" y="18788"/>
                                  <a:ext cx="3325091" cy="485775"/>
                                  <a:chOff x="0" y="18788"/>
                                  <a:chExt cx="3325091" cy="485775"/>
                                </a:xfrm>
                              </wpg:grpSpPr>
                              <wps:wsp>
                                <wps:cNvPr id="909" name="Rectangle: Single Corner Snipped 62"/>
                                <wps:cNvSpPr/>
                                <wps:spPr>
                                  <a:xfrm>
                                    <a:off x="0" y="21408"/>
                                    <a:ext cx="3325091" cy="483107"/>
                                  </a:xfrm>
                                  <a:prstGeom prst="snip1Rect">
                                    <a:avLst>
                                      <a:gd name="adj" fmla="val 49942"/>
                                    </a:avLst>
                                  </a:prstGeom>
                                  <a:solidFill>
                                    <a:srgbClr val="FFFFF7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EE5E3AC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910" name="Group 63"/>
                                <wpg:cNvGrpSpPr/>
                                <wpg:grpSpPr>
                                  <a:xfrm>
                                    <a:off x="903804" y="18788"/>
                                    <a:ext cx="2350035" cy="485775"/>
                                    <a:chOff x="903804" y="18788"/>
                                    <a:chExt cx="2350035" cy="485775"/>
                                  </a:xfrm>
                                </wpg:grpSpPr>
                                <wpg:grpSp>
                                  <wpg:cNvPr id="64" name="Group 64"/>
                                  <wpg:cNvGrpSpPr/>
                                  <wpg:grpSpPr>
                                    <a:xfrm>
                                      <a:off x="1006166" y="123084"/>
                                      <a:ext cx="2247673" cy="369570"/>
                                      <a:chOff x="1006166" y="123084"/>
                                      <a:chExt cx="2247673" cy="369570"/>
                                    </a:xfrm>
                                  </wpg:grpSpPr>
                                  <wps:wsp>
                                    <wps:cNvPr id="65" name="Arrow: Chevron 65"/>
                                    <wps:cNvSpPr/>
                                    <wps:spPr>
                                      <a:xfrm>
                                        <a:off x="1163324" y="123583"/>
                                        <a:ext cx="2090515" cy="276225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97000">
                                            <a:srgbClr val="FFFFFF"/>
                                          </a:gs>
                                          <a:gs pos="100000">
                                            <a:srgbClr val="63A0CB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 w="15875" cap="flat" cmpd="sng">
                                        <a:solidFill>
                                          <a:srgbClr val="C793FB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29803"/>
                                          </a:srgbClr>
                                        </a:outerShdw>
                                      </a:effectLst>
                                    </wps:spPr>
                                    <wps:txbx>
                                      <w:txbxContent>
                                        <w:p w14:paraId="5CDAB2C2" w14:textId="77777777" w:rsidR="0024493E" w:rsidRDefault="0024493E">
                                          <w:pPr>
                                            <w:spacing w:line="258" w:lineRule="auto"/>
                                            <w:textDirection w:val="btLr"/>
                                          </w:pPr>
                                          <w:r>
                                            <w:rPr>
                                              <w:rFonts w:ascii="Chu Van An" w:eastAsia="Chu Van An" w:hAnsi="Chu Van An" w:cs="Chu Van An"/>
                                              <w:b/>
                                              <w:color w:val="FF0000"/>
                                              <w:sz w:val="24"/>
                                            </w:rPr>
                                            <w:t>Phân dạng toán cơ</w:t>
                                          </w:r>
                                          <w:r>
                                            <w:rPr>
                                              <w:rFonts w:ascii="Chu Van An" w:eastAsia="Chu Van An" w:hAnsi="Chu Van An" w:cs="Chu Van An"/>
                                              <w:b/>
                                              <w:color w:val="FF0000"/>
                                            </w:rPr>
                                            <w:t xml:space="preserve"> bản:</w:t>
                                          </w:r>
                                        </w:p>
                                      </w:txbxContent>
                                    </wps:txbx>
                                    <wps:bodyPr spcFirstLastPara="1" wrap="square" lIns="91425" tIns="45700" rIns="91425" bIns="45700" anchor="ctr" anchorCtr="0">
                                      <a:noAutofit/>
                                    </wps:bodyPr>
                                  </wps:wsp>
                                  <wpg:grpSp>
                                    <wpg:cNvPr id="66" name="Group 66"/>
                                    <wpg:cNvGrpSpPr/>
                                    <wpg:grpSpPr>
                                      <a:xfrm>
                                        <a:off x="1006166" y="123084"/>
                                        <a:ext cx="342265" cy="369570"/>
                                        <a:chOff x="1006166" y="123084"/>
                                        <a:chExt cx="342265" cy="369570"/>
                                      </a:xfrm>
                                    </wpg:grpSpPr>
                                    <wps:wsp>
                                      <wps:cNvPr id="67" name="Freeform: Shape 67"/>
                                      <wps:cNvSpPr/>
                                      <wps:spPr>
                                        <a:xfrm>
                                          <a:off x="1044297" y="123175"/>
                                          <a:ext cx="228599" cy="27622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826136" h="866775" extrusionOk="0">
                                              <a:moveTo>
                                                <a:pt x="413068" y="0"/>
                                              </a:moveTo>
                                              <a:lnTo>
                                                <a:pt x="640742" y="238874"/>
                                              </a:lnTo>
                                              <a:lnTo>
                                                <a:pt x="644018" y="239879"/>
                                              </a:lnTo>
                                              <a:cubicBezTo>
                                                <a:pt x="753895" y="281816"/>
                                                <a:pt x="826136" y="352835"/>
                                                <a:pt x="826136" y="433387"/>
                                              </a:cubicBezTo>
                                              <a:cubicBezTo>
                                                <a:pt x="826136" y="513939"/>
                                                <a:pt x="753895" y="584959"/>
                                                <a:pt x="644018" y="626896"/>
                                              </a:cubicBezTo>
                                              <a:lnTo>
                                                <a:pt x="640744" y="627900"/>
                                              </a:lnTo>
                                              <a:lnTo>
                                                <a:pt x="413068" y="866775"/>
                                              </a:lnTo>
                                              <a:lnTo>
                                                <a:pt x="185392" y="627899"/>
                                              </a:lnTo>
                                              <a:lnTo>
                                                <a:pt x="182118" y="626896"/>
                                              </a:lnTo>
                                              <a:cubicBezTo>
                                                <a:pt x="94217" y="593346"/>
                                                <a:pt x="30402" y="541184"/>
                                                <a:pt x="8392" y="480418"/>
                                              </a:cubicBez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7"/>
                                              </a:lnTo>
                                              <a:cubicBezTo>
                                                <a:pt x="0" y="352835"/>
                                                <a:pt x="72241" y="281816"/>
                                                <a:pt x="182118" y="239879"/>
                                              </a:cubicBezTo>
                                              <a:lnTo>
                                                <a:pt x="185394" y="23887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gradFill>
                                          <a:gsLst>
                                            <a:gs pos="0">
                                              <a:srgbClr val="FFFFE5"/>
                                            </a:gs>
                                            <a:gs pos="47000">
                                              <a:srgbClr val="FFFFB3"/>
                                            </a:gs>
                                            <a:gs pos="55000">
                                              <a:srgbClr val="0000CC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l="50000" t="50000" r="50000" b="50000"/>
                                          </a:path>
                                          <a:tileRect/>
                                        </a:gra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5CB51C05" w14:textId="77777777" w:rsidR="0024493E" w:rsidRDefault="0024493E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68" name="Rectangle 68"/>
                                      <wps:cNvSpPr/>
                                      <wps:spPr>
                                        <a:xfrm>
                                          <a:off x="1006166" y="123084"/>
                                          <a:ext cx="342265" cy="3695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59F8D531" w14:textId="77777777" w:rsidR="0024493E" w:rsidRDefault="0024493E">
                                            <w:pPr>
                                              <w:spacing w:line="258" w:lineRule="auto"/>
                                              <w:textDirection w:val="btLr"/>
                                            </w:pPr>
                                            <w:r>
                                              <w:rPr>
                                                <w:rFonts w:ascii="Cambria Math" w:eastAsia="Cambria Math" w:hAnsi="Cambria Math" w:cs="Cambria Math"/>
                                                <w:color w:val="C00000"/>
                                              </w:rPr>
                                              <w:t>▣</w:t>
                                            </w:r>
                                          </w:p>
                                        </w:txbxContent>
                                      </wps:txbx>
                                      <wps:bodyPr spcFirstLastPara="1" wrap="square" lIns="91425" tIns="45700" rIns="91425" bIns="45700" anchor="t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69" name="Group 69"/>
                                  <wpg:cNvGrpSpPr/>
                                  <wpg:grpSpPr>
                                    <a:xfrm>
                                      <a:off x="903804" y="18788"/>
                                      <a:ext cx="219072" cy="485775"/>
                                      <a:chOff x="903804" y="18788"/>
                                      <a:chExt cx="219072" cy="485775"/>
                                    </a:xfrm>
                                  </wpg:grpSpPr>
                                  <wps:wsp>
                                    <wps:cNvPr id="70" name="Freeform: Shape 70"/>
                                    <wps:cNvSpPr/>
                                    <wps:spPr>
                                      <a:xfrm rot="10800000">
                                        <a:off x="1003814" y="62036"/>
                                        <a:ext cx="119062" cy="43300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52426" h="590550" extrusionOk="0">
                                            <a:moveTo>
                                              <a:pt x="352426" y="590550"/>
                                            </a:moveTo>
                                            <a:lnTo>
                                              <a:pt x="152402" y="590550"/>
                                            </a:lnTo>
                                            <a:lnTo>
                                              <a:pt x="112766" y="488158"/>
                                            </a:lnTo>
                                            <a:lnTo>
                                              <a:pt x="52398" y="488158"/>
                                            </a:lnTo>
                                            <a:cubicBezTo>
                                              <a:pt x="23449" y="488158"/>
                                              <a:pt x="0" y="401785"/>
                                              <a:pt x="0" y="295276"/>
                                            </a:cubicBezTo>
                                            <a:cubicBezTo>
                                              <a:pt x="0" y="188766"/>
                                              <a:pt x="23449" y="102393"/>
                                              <a:pt x="52398" y="102393"/>
                                            </a:cubicBezTo>
                                            <a:lnTo>
                                              <a:pt x="112765" y="102393"/>
                                            </a:lnTo>
                                            <a:lnTo>
                                              <a:pt x="152402" y="0"/>
                                            </a:lnTo>
                                            <a:lnTo>
                                              <a:pt x="352426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3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5309173" w14:textId="77777777" w:rsidR="0024493E" w:rsidRDefault="0024493E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71" name="Flowchart: Terminator 71"/>
                                    <wps:cNvSpPr/>
                                    <wps:spPr>
                                      <a:xfrm flipH="1">
                                        <a:off x="903804" y="18788"/>
                                        <a:ext cx="109534" cy="485775"/>
                                      </a:xfrm>
                                      <a:prstGeom prst="flowChartTerminator">
                                        <a:avLst/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7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lin ang="10800000" scaled="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84DE55B" w14:textId="77777777" w:rsidR="0024493E" w:rsidRDefault="0024493E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72" name="Flowchart: Direct Access Storage 72"/>
                              <wps:cNvSpPr/>
                              <wps:spPr>
                                <a:xfrm>
                                  <a:off x="0" y="0"/>
                                  <a:ext cx="109534" cy="483107"/>
                                </a:xfrm>
                                <a:prstGeom prst="flowChartMagneticDrum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7"/>
                                    </a:gs>
                                    <a:gs pos="5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lin ang="10800000" scaled="0"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8CB56C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73" name="Flowchart: Preparation 73"/>
                            <wps:cNvSpPr/>
                            <wps:spPr>
                              <a:xfrm>
                                <a:off x="98826" y="56888"/>
                                <a:ext cx="803787" cy="369332"/>
                              </a:xfrm>
                              <a:prstGeom prst="flowChartPreparation">
                                <a:avLst/>
                              </a:prstGeom>
                              <a:gradFill>
                                <a:gsLst>
                                  <a:gs pos="0">
                                    <a:srgbClr val="FFFFFF"/>
                                  </a:gs>
                                  <a:gs pos="61000">
                                    <a:srgbClr val="FFFFB3"/>
                                  </a:gs>
                                  <a:gs pos="85000">
                                    <a:srgbClr val="0000CC"/>
                                  </a:gs>
                                  <a:gs pos="96000">
                                    <a:srgbClr val="FFFFF7"/>
                                  </a:gs>
                                  <a:gs pos="100000">
                                    <a:srgbClr val="FFFFF7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1764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E15552A" w14:textId="77777777" w:rsidR="0024493E" w:rsidRDefault="0024493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wpg:grpSp>
                        <wpg:grpSp>
                          <wpg:cNvPr id="74" name="Group 74"/>
                          <wpg:cNvGrpSpPr/>
                          <wpg:grpSpPr>
                            <a:xfrm>
                              <a:off x="266712" y="18840"/>
                              <a:ext cx="466725" cy="439289"/>
                              <a:chOff x="266712" y="18840"/>
                              <a:chExt cx="466725" cy="439289"/>
                            </a:xfrm>
                          </wpg:grpSpPr>
                          <wps:wsp>
                            <wps:cNvPr id="75" name="Freeform: Shape 75"/>
                            <wps:cNvSpPr/>
                            <wps:spPr>
                              <a:xfrm>
                                <a:off x="266712" y="37838"/>
                                <a:ext cx="466725" cy="42029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26136" h="866775" extrusionOk="0">
                                    <a:moveTo>
                                      <a:pt x="413068" y="0"/>
                                    </a:moveTo>
                                    <a:lnTo>
                                      <a:pt x="640742" y="238874"/>
                                    </a:lnTo>
                                    <a:lnTo>
                                      <a:pt x="644018" y="239879"/>
                                    </a:lnTo>
                                    <a:cubicBezTo>
                                      <a:pt x="753895" y="281816"/>
                                      <a:pt x="826136" y="352835"/>
                                      <a:pt x="826136" y="433387"/>
                                    </a:cubicBezTo>
                                    <a:cubicBezTo>
                                      <a:pt x="826136" y="513939"/>
                                      <a:pt x="753895" y="584959"/>
                                      <a:pt x="644018" y="626896"/>
                                    </a:cubicBezTo>
                                    <a:lnTo>
                                      <a:pt x="640744" y="627900"/>
                                    </a:lnTo>
                                    <a:lnTo>
                                      <a:pt x="413068" y="866775"/>
                                    </a:lnTo>
                                    <a:lnTo>
                                      <a:pt x="185392" y="627899"/>
                                    </a:lnTo>
                                    <a:lnTo>
                                      <a:pt x="182118" y="626896"/>
                                    </a:lnTo>
                                    <a:cubicBezTo>
                                      <a:pt x="94217" y="593346"/>
                                      <a:pt x="30402" y="541184"/>
                                      <a:pt x="8392" y="480418"/>
                                    </a:cubicBezTo>
                                    <a:lnTo>
                                      <a:pt x="0" y="433388"/>
                                    </a:lnTo>
                                    <a:lnTo>
                                      <a:pt x="0" y="433388"/>
                                    </a:lnTo>
                                    <a:lnTo>
                                      <a:pt x="0" y="433388"/>
                                    </a:lnTo>
                                    <a:lnTo>
                                      <a:pt x="0" y="433387"/>
                                    </a:lnTo>
                                    <a:cubicBezTo>
                                      <a:pt x="0" y="352835"/>
                                      <a:pt x="72241" y="281816"/>
                                      <a:pt x="182118" y="239879"/>
                                    </a:cubicBezTo>
                                    <a:lnTo>
                                      <a:pt x="185394" y="238874"/>
                                    </a:lnTo>
                                    <a:close/>
                                  </a:path>
                                </a:pathLst>
                              </a:custGeom>
                              <a:gradFill>
                                <a:gsLst>
                                  <a:gs pos="0">
                                    <a:srgbClr val="FFFFE5"/>
                                  </a:gs>
                                  <a:gs pos="47000">
                                    <a:srgbClr val="FFFFB3"/>
                                  </a:gs>
                                  <a:gs pos="55000">
                                    <a:srgbClr val="0000CC"/>
                                  </a:gs>
                                  <a:gs pos="100000">
                                    <a:srgbClr val="0000CC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25BAD2" w14:textId="77777777" w:rsidR="0024493E" w:rsidRDefault="0024493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76" name="Rectangle 76"/>
                            <wps:cNvSpPr/>
                            <wps:spPr>
                              <a:xfrm>
                                <a:off x="286850" y="18840"/>
                                <a:ext cx="419100" cy="36915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791E98" w14:textId="77777777" w:rsidR="0024493E" w:rsidRDefault="0024493E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Yu Gothic Medium" w:eastAsia="Yu Gothic Medium" w:hAnsi="Yu Gothic Medium" w:cs="Yu Gothic Medium"/>
                                      <w:b/>
                                      <w:color w:val="C00000"/>
                                      <w:sz w:val="36"/>
                                    </w:rPr>
                                    <w:t>Ⓑ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8F068B0" id="Group 56" o:spid="_x0000_s1081" style="width:261.8pt;height:39.75pt;mso-position-horizontal-relative:char;mso-position-vertical-relative:line" coordorigin="36834,35277" coordsize="33250,5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">
                <v:group id="Group 57" o:spid="_x0000_s1082" style="position:absolute;left:36834;top:35277;width:33251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cVsxgAAANw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CI3uD3TDgCcvUDAAD//wMAUEsBAi0AFAAGAAgAAAAhANvh9svuAAAAhQEAABMAAAAAAAAA&#10;AAAAAAAAAAAAAFtDb250ZW50X1R5cGVzXS54bWxQSwECLQAUAAYACAAAACEAWvQsW78AAAAVAQAA&#10;CwAAAAAAAAAAAAAAAAAfAQAAX3JlbHMvLnJlbHNQSwECLQAUAAYACAAAACEAAuHFbMYAAADcAAAA&#10;DwAAAAAAAAAAAAAAAAAHAgAAZHJzL2Rvd25yZXYueG1sUEsFBgAAAAADAAMAtwAAAPoCAAAAAA==&#10;">
                  <v:rect id="Rectangle 58" o:spid="_x0000_s1083" style="position:absolute;width:33250;height:50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" filled="f" stroked="f">
                    <v:textbox inset="2.53958mm,2.53958mm,2.53958mm,2.53958mm">
                      <w:txbxContent>
                        <w:p w14:paraId="04ED6480" w14:textId="77777777" w:rsidR="0024493E" w:rsidRDefault="0024493E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59" o:spid="_x0000_s1084" style="position:absolute;width:33250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/6A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AZL+D3TDgCcn0HAAD//wMAUEsBAi0AFAAGAAgAAAAhANvh9svuAAAAhQEAABMAAAAAAAAA&#10;AAAAAAAAAAAAAFtDb250ZW50X1R5cGVzXS54bWxQSwECLQAUAAYACAAAACEAWvQsW78AAAAVAQAA&#10;CwAAAAAAAAAAAAAAAAAfAQAAX3JlbHMvLnJlbHNQSwECLQAUAAYACAAAACEAnX/+gMYAAADcAAAA&#10;DwAAAAAAAAAAAAAAAAAHAgAAZHJzL2Rvd25yZXYueG1sUEsFBgAAAAADAAMAtwAAAPoCAAAAAA==&#10;">
                    <v:group id="Group 60" o:spid="_x0000_s1085" style="position:absolute;width:33250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1sbxgAAANw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RzeD3TDgCcvUDAAD//wMAUEsBAi0AFAAGAAgAAAAhANvh9svuAAAAhQEAABMAAAAAAAAA&#10;AAAAAAAAAAAAAFtDb250ZW50X1R5cGVzXS54bWxQSwECLQAUAAYACAAAACEAWvQsW78AAAAVAQAA&#10;CwAAAAAAAAAAAAAAAAAfAQAAX3JlbHMvLnJlbHNQSwECLQAUAAYACAAAACEA8jNbG8YAAADcAAAA&#10;DwAAAAAAAAAAAAAAAAAHAgAAZHJzL2Rvd25yZXYueG1sUEsFBgAAAAADAAMAtwAAAPoCAAAAAA==&#10;">
                      <v:group id="Group 61" o:spid="_x0000_s1086" style="position:absolute;top:187;width:33250;height:4858" coordorigin=",187" coordsize="3325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">
                        <v:shape id="Rectangle: Single Corner Snipped 62" o:spid="_x0000_s1087" style="position:absolute;top:214;width:33250;height:4831;visibility:visible;mso-wrap-style:square;v-text-anchor:middle" coordsize="3325091,4831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" adj="-11796480,,5400" path="m,l3083818,r241273,241273l3325091,483107,,483107,,xe" fillcolor="#fffff7" stroked="f">
                          <v:stroke joinstyle="miter"/>
                          <v:formulas/>
                          <v:path arrowok="t" o:connecttype="custom" o:connectlocs="0,0;3083818,0;3325091,241273;3325091,483107;0,483107;0,0" o:connectangles="0,0,0,0,0,0" textboxrect="0,0,3325091,483107"/>
                          <v:textbox inset="2.53958mm,2.53958mm,2.53958mm,2.53958mm">
                            <w:txbxContent>
                              <w:p w14:paraId="6EE5E3AC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group id="Group 63" o:spid="_x0000_s1088" style="position:absolute;left:9038;top:187;width:23500;height:4858" coordorigin="9038,187" coordsize="2350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">
                          <v:group id="Group 64" o:spid="_x0000_s1089" style="position:absolute;left:10061;top:1230;width:22477;height:3696" coordorigin="10061,1230" coordsize="22476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        <v:shape id="Arrow: Chevron 65" o:spid="_x0000_s1090" type="#_x0000_t55" style="position:absolute;left:11633;top:1235;width:20905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" adj="20988" fillcolor="#fffff7" strokecolor="#c793fb" strokeweight="1.25pt">
                              <v:fill color2="#63a0cb" colors="0 #fffff7;63570f white;1 #63a0cb" focus="100%" type="gradientRadial"/>
                              <v:stroke startarrowwidth="narrow" startarrowlength="short" endarrowwidth="narrow" endarrowlength="short" joinstyle="round"/>
                              <v:shadow on="t" color="black" opacity="19531f" offset=".552mm,.73253mm"/>
                              <v:textbox inset="2.53958mm,1.2694mm,2.53958mm,1.2694mm">
                                <w:txbxContent>
                                  <w:p w14:paraId="5CDAB2C2" w14:textId="77777777" w:rsidR="0024493E" w:rsidRDefault="0024493E">
                                    <w:pPr>
                                      <w:spacing w:line="258" w:lineRule="auto"/>
                                      <w:textDirection w:val="btLr"/>
                                    </w:pPr>
                                    <w:r>
                                      <w:rPr>
                                        <w:rFonts w:ascii="Chu Van An" w:eastAsia="Chu Van An" w:hAnsi="Chu Van An" w:cs="Chu Van An"/>
                                        <w:b/>
                                        <w:color w:val="FF0000"/>
                                        <w:sz w:val="24"/>
                                      </w:rPr>
                                      <w:t>Phân dạng toán cơ</w:t>
                                    </w:r>
                                    <w:r>
                                      <w:rPr>
                                        <w:rFonts w:ascii="Chu Van An" w:eastAsia="Chu Van An" w:hAnsi="Chu Van An" w:cs="Chu Van An"/>
                                        <w:b/>
                                        <w:color w:val="FF0000"/>
                                      </w:rPr>
                                      <w:t xml:space="preserve"> bản:</w:t>
                                    </w:r>
                                  </w:p>
                                </w:txbxContent>
                              </v:textbox>
                            </v:shape>
                            <v:group id="Group 66" o:spid="_x0000_s1091" style="position:absolute;left:10061;top:1230;width:3423;height:3696" coordorigin="10061,1230" coordsize="3422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          <v:shape id="Freeform: Shape 67" o:spid="_x0000_s1092" style="position:absolute;left:10442;top:1231;width:2286;height:276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          <v:fill color2="#00c" focusposition=".5,.5" focussize="" colors="0 #ffffe5;30802f #ffffb3;36045f #00c;1 #00c" focus="100%" type="gradientRadial"/>
                                <v:stroke joinstyle="miter"/>
                                <v:formulas/>
                                <v:path arrowok="t" o:extrusionok="f" o:connecttype="custom" textboxrect="0,0,826136,866775"/>
                                <v:textbox inset="2.53958mm,2.53958mm,2.53958mm,2.53958mm">
                                  <w:txbxContent>
                                    <w:p w14:paraId="5CB51C05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  <v:rect id="Rectangle 68" o:spid="_x0000_s1093" style="position:absolute;left:10061;top:1230;width:3423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" filled="f" stroked="f">
                                <v:textbox inset="2.53958mm,1.2694mm,2.53958mm,1.2694mm">
                                  <w:txbxContent>
                                    <w:p w14:paraId="59F8D531" w14:textId="77777777" w:rsidR="0024493E" w:rsidRDefault="0024493E">
                                      <w:pPr>
                                        <w:spacing w:line="258" w:lineRule="auto"/>
                                        <w:textDirection w:val="btLr"/>
                                      </w:pPr>
                                      <w:r>
                                        <w:rPr>
                                          <w:rFonts w:ascii="Cambria Math" w:eastAsia="Cambria Math" w:hAnsi="Cambria Math" w:cs="Cambria Math"/>
                                          <w:color w:val="C00000"/>
                                        </w:rPr>
                                        <w:t>▣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  <v:group id="Group 69" o:spid="_x0000_s1094" style="position:absolute;left:9038;top:187;width:2190;height:4858" coordorigin="9038,187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        <v:shape id="Freeform: Shape 70" o:spid="_x0000_s1095" style="position:absolute;left:10038;top:620;width:1190;height:4330;rotation:180;visibility:visible;mso-wrap-style:square;v-text-anchor:middle" coordsize="352426,5905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" adj="-11796480,,5400" path="m352426,590550r-200024,l112766,488158r-60368,c23449,488158,,401785,,295276,,188766,23449,102393,52398,102393r60367,l152402,,352426,r,590550xe" fillcolor="#fffff7" stroked="f">
                              <v:fill color2="#00c" focusposition=",1" focussize="" colors="0 #fffff7;47841f white;1 #00c" focus="100%" type="gradientRadial"/>
                              <v:stroke joinstyle="miter"/>
                              <v:formulas/>
                              <v:path arrowok="t" o:extrusionok="f" o:connecttype="custom" textboxrect="0,0,352426,590550"/>
                              <v:textbox inset="2.53958mm,2.53958mm,2.53958mm,2.53958mm">
                                <w:txbxContent>
                                  <w:p w14:paraId="35309173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  <v:shape id="Flowchart: Terminator 71" o:spid="_x0000_s1096" type="#_x0000_t116" style="position:absolute;left:9038;top:187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" fillcolor="#fffff7" stroked="f">
                              <v:fill color2="#00c" angle="270" colors="0 #fffff7;50463f white;1 #00c" focus="100%" type="gradient">
                                <o:fill v:ext="view" type="gradientUnscaled"/>
                              </v:fill>
                              <v:textbox inset="2.53958mm,2.53958mm,2.53958mm,2.53958mm">
                                <w:txbxContent>
                                  <w:p w14:paraId="384DE55B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 id="Flowchart: Direct Access Storage 72" o:spid="_x0000_s1097" type="#_x0000_t133" style="position:absolute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" fillcolor="#fffff7" stroked="f">
                        <v:fill color2="yellow" angle="270" colors="0 #fffff7;34079f white;1 yellow" focus="100%" type="gradient">
                          <o:fill v:ext="view" type="gradientUnscaled"/>
                        </v:fill>
                        <v:textbox inset="2.53958mm,2.53958mm,2.53958mm,2.53958mm">
                          <w:txbxContent>
                            <w:p w14:paraId="758CB56C" w14:textId="77777777" w:rsidR="0024493E" w:rsidRDefault="0024493E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</v:group>
                    <v:shape id="Flowchart: Preparation 73" o:spid="_x0000_s1098" type="#_x0000_t117" style="position:absolute;left:988;top:568;width:8038;height:3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" stroked="f">
                      <v:fill color2="#fffff7" focusposition=".5,.5" focussize="" colors="0 white;39977f #ffffb3;55706f #00c;62915f #fffff7;1 #fffff7" focus="100%" type="gradientRadial"/>
                      <v:shadow on="t" color="black" opacity="20816f" offset="0,2.2pt"/>
                      <v:textbox inset="2.53958mm,2.53958mm,2.53958mm,2.53958mm">
                        <w:txbxContent>
                          <w:p w14:paraId="7E15552A" w14:textId="77777777" w:rsidR="0024493E" w:rsidRDefault="0024493E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</v:group>
                  <v:group id="Group 74" o:spid="_x0000_s1099" style="position:absolute;left:2667;top:188;width:4667;height:4393" coordorigin="2667,188" coordsize="4667,4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<v:shape id="Freeform: Shape 75" o:spid="_x0000_s1100" style="position:absolute;left:2667;top:378;width:4667;height:420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<v:fill color2="#00c" focusposition=".5,.5" focussize="" colors="0 #ffffe5;30802f #ffffb3;36045f #00c;1 #00c" focus="100%" type="gradientRadial"/>
                      <v:stroke joinstyle="miter"/>
                      <v:formulas/>
                      <v:path arrowok="t" o:extrusionok="f" o:connecttype="custom" textboxrect="0,0,826136,866775"/>
                      <v:textbox inset="2.53958mm,2.53958mm,2.53958mm,2.53958mm">
                        <w:txbxContent>
                          <w:p w14:paraId="7525BAD2" w14:textId="77777777" w:rsidR="0024493E" w:rsidRDefault="0024493E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  <v:rect id="Rectangle 76" o:spid="_x0000_s1101" style="position:absolute;left:2868;top:188;width:4191;height:3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" filled="f" stroked="f">
                      <v:textbox inset="2.53958mm,1.2694mm,2.53958mm,1.2694mm">
                        <w:txbxContent>
                          <w:p w14:paraId="2B791E98" w14:textId="77777777" w:rsidR="0024493E" w:rsidRDefault="0024493E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Yu Gothic Medium" w:eastAsia="Yu Gothic Medium" w:hAnsi="Yu Gothic Medium" w:cs="Yu Gothic Medium"/>
                                <w:b/>
                                <w:color w:val="C00000"/>
                                <w:sz w:val="36"/>
                              </w:rPr>
                              <w:t>Ⓑ</w:t>
                            </w:r>
                          </w:p>
                        </w:txbxContent>
                      </v:textbox>
                    </v:rect>
                  </v:group>
                </v:group>
                <w10:anchorlock/>
              </v:group>
            </w:pict>
          </mc:Fallback>
        </mc:AlternateContent>
      </w:r>
    </w:p>
    <w:p w14:paraId="4B403804" w14:textId="77777777" w:rsidR="007A7E85" w:rsidRPr="004E7085" w:rsidRDefault="00A942B2" w:rsidP="00E9175F">
      <w:pPr>
        <w:spacing w:line="240" w:lineRule="auto"/>
        <w:ind w:left="284"/>
        <w:rPr>
          <w:rFonts w:ascii="Chu Van An" w:eastAsia="Chu Van An" w:hAnsi="Chu Van An" w:cs="Chu Van An"/>
          <w:sz w:val="24"/>
          <w:szCs w:val="24"/>
        </w:rPr>
      </w:pPr>
      <w:r w:rsidRPr="004E7085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46278CEB" wp14:editId="3229AB7C">
                <wp:extent cx="6579050" cy="1266825"/>
                <wp:effectExtent l="0" t="0" r="0" b="28575"/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9050" cy="1266825"/>
                          <a:chOff x="2056466" y="2851361"/>
                          <a:chExt cx="6579050" cy="1320952"/>
                        </a:xfrm>
                      </wpg:grpSpPr>
                      <wpg:grpSp>
                        <wpg:cNvPr id="78" name="Group 78"/>
                        <wpg:cNvGrpSpPr/>
                        <wpg:grpSpPr>
                          <a:xfrm>
                            <a:off x="2056466" y="2851361"/>
                            <a:ext cx="6579050" cy="1320952"/>
                            <a:chOff x="19743" y="0"/>
                            <a:chExt cx="6579050" cy="1195609"/>
                          </a:xfrm>
                        </wpg:grpSpPr>
                        <wps:wsp>
                          <wps:cNvPr id="79" name="Rectangle 79"/>
                          <wps:cNvSpPr/>
                          <wps:spPr>
                            <a:xfrm>
                              <a:off x="19743" y="0"/>
                              <a:ext cx="6579050" cy="11951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CB86391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0" name="Freeform: Shape 80"/>
                          <wps:cNvSpPr/>
                          <wps:spPr>
                            <a:xfrm>
                              <a:off x="19743" y="248174"/>
                              <a:ext cx="6496050" cy="94743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435090" h="1533525" extrusionOk="0">
                                  <a:moveTo>
                                    <a:pt x="14522" y="0"/>
                                  </a:moveTo>
                                  <a:lnTo>
                                    <a:pt x="6324830" y="0"/>
                                  </a:lnTo>
                                  <a:cubicBezTo>
                                    <a:pt x="6385725" y="0"/>
                                    <a:pt x="6435090" y="49365"/>
                                    <a:pt x="6435090" y="110260"/>
                                  </a:cubicBezTo>
                                  <a:lnTo>
                                    <a:pt x="6435090" y="1519003"/>
                                  </a:lnTo>
                                  <a:cubicBezTo>
                                    <a:pt x="6435090" y="1527023"/>
                                    <a:pt x="6428588" y="1533525"/>
                                    <a:pt x="6420568" y="1533525"/>
                                  </a:cubicBezTo>
                                  <a:lnTo>
                                    <a:pt x="110260" y="1533525"/>
                                  </a:lnTo>
                                  <a:cubicBezTo>
                                    <a:pt x="49365" y="1533525"/>
                                    <a:pt x="0" y="1484160"/>
                                    <a:pt x="0" y="1423265"/>
                                  </a:cubicBezTo>
                                  <a:lnTo>
                                    <a:pt x="0" y="14522"/>
                                  </a:lnTo>
                                  <a:cubicBezTo>
                                    <a:pt x="0" y="6502"/>
                                    <a:pt x="6502" y="0"/>
                                    <a:pt x="14522" y="0"/>
                                  </a:cubicBez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EFFF7"/>
                                </a:gs>
                                <a:gs pos="69000">
                                  <a:srgbClr val="FFFFFF"/>
                                </a:gs>
                                <a:gs pos="99000">
                                  <a:srgbClr val="EFFFFF"/>
                                </a:gs>
                                <a:gs pos="100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5875" cap="flat" cmpd="sng">
                              <a:solidFill>
                                <a:srgbClr val="4D6D1E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3218090D" w14:textId="77777777" w:rsidR="0024493E" w:rsidRDefault="0024493E">
                                <w:pPr>
                                  <w:spacing w:line="258" w:lineRule="auto"/>
                                  <w:textDirection w:val="btLr"/>
                                </w:pPr>
                              </w:p>
                              <w:p w14:paraId="5BE8E83F" w14:textId="2A18C0B2" w:rsidR="0024493E" w:rsidRPr="00E9175F" w:rsidRDefault="0024493E" w:rsidP="00BA2D1C">
                                <w:pPr>
                                  <w:pStyle w:val="ListParagraph"/>
                                  <w:numPr>
                                    <w:ilvl w:val="0"/>
                                    <w:numId w:val="29"/>
                                  </w:numPr>
                                  <w:spacing w:line="258" w:lineRule="auto"/>
                                  <w:ind w:left="284" w:hanging="142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color w:val="000000"/>
                                  </w:rPr>
                                </w:pPr>
                                <w:r w:rsidRPr="00E9175F"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</w:rPr>
                                  <w:t xml:space="preserve">Phương pháp: </w:t>
                                </w:r>
                                <w:r w:rsidRP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>Làm theo 4 bước như phần lý thuyết, chú ý ta sẽ sử dụng Bước 2 đề chứng minh Bước 3</w:t>
                                </w:r>
                                <w:r w:rsidR="00BA2D1C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  <wpg:grpSp>
                          <wpg:cNvPr id="81" name="Group 81"/>
                          <wpg:cNvGrpSpPr/>
                          <wpg:grpSpPr>
                            <a:xfrm>
                              <a:off x="150812" y="0"/>
                              <a:ext cx="4213793" cy="571533"/>
                              <a:chOff x="150812" y="0"/>
                              <a:chExt cx="4214044" cy="571533"/>
                            </a:xfrm>
                          </wpg:grpSpPr>
                          <wpg:grpSp>
                            <wpg:cNvPr id="82" name="Group 82"/>
                            <wpg:cNvGrpSpPr/>
                            <wpg:grpSpPr>
                              <a:xfrm>
                                <a:off x="150812" y="0"/>
                                <a:ext cx="4214044" cy="485775"/>
                                <a:chOff x="150812" y="0"/>
                                <a:chExt cx="4214044" cy="485775"/>
                              </a:xfrm>
                            </wpg:grpSpPr>
                            <wpg:grpSp>
                              <wpg:cNvPr id="83" name="Group 83"/>
                              <wpg:cNvGrpSpPr/>
                              <wpg:grpSpPr>
                                <a:xfrm>
                                  <a:off x="184084" y="0"/>
                                  <a:ext cx="4180772" cy="485775"/>
                                  <a:chOff x="184084" y="0"/>
                                  <a:chExt cx="4180772" cy="485775"/>
                                </a:xfrm>
                              </wpg:grpSpPr>
                              <wps:wsp>
                                <wps:cNvPr id="84" name="Rectangle: Single Corner Snipped 84"/>
                                <wps:cNvSpPr/>
                                <wps:spPr>
                                  <a:xfrm>
                                    <a:off x="184084" y="38067"/>
                                    <a:ext cx="4180772" cy="447554"/>
                                  </a:xfrm>
                                  <a:prstGeom prst="snip1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7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7529201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85" name="Group 85"/>
                                <wpg:cNvGrpSpPr/>
                                <wpg:grpSpPr>
                                  <a:xfrm>
                                    <a:off x="1502180" y="0"/>
                                    <a:ext cx="2710267" cy="485775"/>
                                    <a:chOff x="1502180" y="0"/>
                                    <a:chExt cx="2710267" cy="485775"/>
                                  </a:xfrm>
                                </wpg:grpSpPr>
                                <wpg:grpSp>
                                  <wpg:cNvPr id="86" name="Group 86"/>
                                  <wpg:cNvGrpSpPr/>
                                  <wpg:grpSpPr>
                                    <a:xfrm>
                                      <a:off x="1611714" y="104387"/>
                                      <a:ext cx="2600733" cy="369570"/>
                                      <a:chOff x="1611714" y="104387"/>
                                      <a:chExt cx="2600733" cy="369570"/>
                                    </a:xfrm>
                                  </wpg:grpSpPr>
                                  <wps:wsp>
                                    <wps:cNvPr id="87" name="Arrow: Chevron 87"/>
                                    <wps:cNvSpPr/>
                                    <wps:spPr>
                                      <a:xfrm>
                                        <a:off x="1761172" y="105100"/>
                                        <a:ext cx="2451275" cy="276225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97000">
                                            <a:srgbClr val="FFFFFF"/>
                                          </a:gs>
                                          <a:gs pos="100000">
                                            <a:srgbClr val="63A0CB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 w="15875" cap="flat" cmpd="sng">
                                        <a:solidFill>
                                          <a:srgbClr val="C793FB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29803"/>
                                          </a:srgbClr>
                                        </a:outerShdw>
                                      </a:effectLst>
                                    </wps:spPr>
                                    <wps:txbx>
                                      <w:txbxContent>
                                        <w:p w14:paraId="7A6A63C0" w14:textId="2BA81F7F" w:rsidR="0024493E" w:rsidRPr="00FF1050" w:rsidRDefault="00A94408">
                                          <w:pPr>
                                            <w:spacing w:line="255" w:lineRule="auto"/>
                                            <w:jc w:val="center"/>
                                            <w:textDirection w:val="btLr"/>
                                            <w:rPr>
                                              <w:color w:val="0033CC"/>
                                            </w:rPr>
                                          </w:pPr>
                                          <w:r>
                                            <w:rPr>
                                              <w:rFonts w:ascii="Chu Van An" w:hAnsi="Chu Van An" w:cs="Chu Van An"/>
                                              <w:b/>
                                              <w:i/>
                                              <w:color w:val="0033CC"/>
                                              <w:sz w:val="24"/>
                                              <w:szCs w:val="24"/>
                                            </w:rPr>
                                            <w:t>Toán chưng minh mênh đề</w:t>
                                          </w:r>
                                          <w:r w:rsidR="0024493E" w:rsidRPr="00FF1050">
                                            <w:rPr>
                                              <w:rFonts w:ascii="Chu Van An" w:hAnsi="Chu Van An" w:cs="Chu Van An"/>
                                              <w:b/>
                                              <w:i/>
                                              <w:iCs/>
                                              <w:color w:val="0033CC"/>
                                              <w:sz w:val="24"/>
                                              <w:szCs w:val="24"/>
                                              <w:lang w:val="vi-VN"/>
                                            </w:rPr>
                                            <w:t xml:space="preserve"> </w:t>
                                          </w:r>
                                        </w:p>
                                      </w:txbxContent>
                                    </wps:txbx>
                                    <wps:bodyPr spcFirstLastPara="1" wrap="square" lIns="91425" tIns="45700" rIns="91425" bIns="45700" anchor="ctr" anchorCtr="0">
                                      <a:noAutofit/>
                                    </wps:bodyPr>
                                  </wps:wsp>
                                  <wpg:grpSp>
                                    <wpg:cNvPr id="88" name="Group 88"/>
                                    <wpg:cNvGrpSpPr/>
                                    <wpg:grpSpPr>
                                      <a:xfrm>
                                        <a:off x="1611714" y="104387"/>
                                        <a:ext cx="342900" cy="369570"/>
                                        <a:chOff x="1611714" y="104387"/>
                                        <a:chExt cx="342900" cy="369570"/>
                                      </a:xfrm>
                                    </wpg:grpSpPr>
                                    <wps:wsp>
                                      <wps:cNvPr id="89" name="Freeform: Shape 89"/>
                                      <wps:cNvSpPr/>
                                      <wps:spPr>
                                        <a:xfrm>
                                          <a:off x="1642673" y="104387"/>
                                          <a:ext cx="228599" cy="27622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826136" h="866775" extrusionOk="0">
                                              <a:moveTo>
                                                <a:pt x="413068" y="0"/>
                                              </a:moveTo>
                                              <a:lnTo>
                                                <a:pt x="640742" y="238874"/>
                                              </a:lnTo>
                                              <a:lnTo>
                                                <a:pt x="644018" y="239879"/>
                                              </a:lnTo>
                                              <a:cubicBezTo>
                                                <a:pt x="753895" y="281816"/>
                                                <a:pt x="826136" y="352835"/>
                                                <a:pt x="826136" y="433387"/>
                                              </a:cubicBezTo>
                                              <a:cubicBezTo>
                                                <a:pt x="826136" y="513939"/>
                                                <a:pt x="753895" y="584959"/>
                                                <a:pt x="644018" y="626896"/>
                                              </a:cubicBezTo>
                                              <a:lnTo>
                                                <a:pt x="640744" y="627900"/>
                                              </a:lnTo>
                                              <a:lnTo>
                                                <a:pt x="413068" y="866775"/>
                                              </a:lnTo>
                                              <a:lnTo>
                                                <a:pt x="185392" y="627899"/>
                                              </a:lnTo>
                                              <a:lnTo>
                                                <a:pt x="182118" y="626896"/>
                                              </a:lnTo>
                                              <a:cubicBezTo>
                                                <a:pt x="94217" y="593346"/>
                                                <a:pt x="30402" y="541184"/>
                                                <a:pt x="8392" y="480418"/>
                                              </a:cubicBez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7"/>
                                              </a:lnTo>
                                              <a:cubicBezTo>
                                                <a:pt x="0" y="352835"/>
                                                <a:pt x="72241" y="281816"/>
                                                <a:pt x="182118" y="239879"/>
                                              </a:cubicBezTo>
                                              <a:lnTo>
                                                <a:pt x="185394" y="23887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gradFill>
                                          <a:gsLst>
                                            <a:gs pos="0">
                                              <a:srgbClr val="FFFFE5"/>
                                            </a:gs>
                                            <a:gs pos="47000">
                                              <a:srgbClr val="FFFFB3"/>
                                            </a:gs>
                                            <a:gs pos="55000">
                                              <a:srgbClr val="0000CC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l="50000" t="50000" r="50000" b="50000"/>
                                          </a:path>
                                          <a:tileRect/>
                                        </a:gra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2F1E7249" w14:textId="77777777" w:rsidR="0024493E" w:rsidRDefault="0024493E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90" name="Rectangle 90"/>
                                      <wps:cNvSpPr/>
                                      <wps:spPr>
                                        <a:xfrm>
                                          <a:off x="1611714" y="104387"/>
                                          <a:ext cx="342900" cy="3695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026A97FC" w14:textId="77777777" w:rsidR="0024493E" w:rsidRDefault="0024493E">
                                            <w:pPr>
                                              <w:spacing w:line="255" w:lineRule="auto"/>
                                              <w:textDirection w:val="btLr"/>
                                            </w:pPr>
                                            <w:r>
                                              <w:rPr>
                                                <w:rFonts w:ascii="Cambria Math" w:eastAsia="Cambria Math" w:hAnsi="Cambria Math" w:cs="Cambria Math"/>
                                                <w:color w:val="C00000"/>
                                              </w:rPr>
                                              <w:t>▣</w:t>
                                            </w:r>
                                          </w:p>
                                        </w:txbxContent>
                                      </wps:txbx>
                                      <wps:bodyPr spcFirstLastPara="1" wrap="square" lIns="91425" tIns="45700" rIns="91425" bIns="45700" anchor="t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91" name="Group 91"/>
                                  <wpg:cNvGrpSpPr/>
                                  <wpg:grpSpPr>
                                    <a:xfrm>
                                      <a:off x="1502180" y="0"/>
                                      <a:ext cx="219072" cy="485775"/>
                                      <a:chOff x="1502180" y="0"/>
                                      <a:chExt cx="219072" cy="485775"/>
                                    </a:xfrm>
                                  </wpg:grpSpPr>
                                  <wps:wsp>
                                    <wps:cNvPr id="92" name="Freeform: Shape 92"/>
                                    <wps:cNvSpPr/>
                                    <wps:spPr>
                                      <a:xfrm rot="10800000">
                                        <a:off x="1602190" y="43248"/>
                                        <a:ext cx="119062" cy="43300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52426" h="590550" extrusionOk="0">
                                            <a:moveTo>
                                              <a:pt x="352426" y="590550"/>
                                            </a:moveTo>
                                            <a:lnTo>
                                              <a:pt x="152402" y="590550"/>
                                            </a:lnTo>
                                            <a:lnTo>
                                              <a:pt x="112766" y="488158"/>
                                            </a:lnTo>
                                            <a:lnTo>
                                              <a:pt x="52398" y="488158"/>
                                            </a:lnTo>
                                            <a:cubicBezTo>
                                              <a:pt x="23449" y="488158"/>
                                              <a:pt x="0" y="401785"/>
                                              <a:pt x="0" y="295276"/>
                                            </a:cubicBezTo>
                                            <a:cubicBezTo>
                                              <a:pt x="0" y="188766"/>
                                              <a:pt x="23449" y="102393"/>
                                              <a:pt x="52398" y="102393"/>
                                            </a:cubicBezTo>
                                            <a:lnTo>
                                              <a:pt x="112765" y="102393"/>
                                            </a:lnTo>
                                            <a:lnTo>
                                              <a:pt x="152402" y="0"/>
                                            </a:lnTo>
                                            <a:lnTo>
                                              <a:pt x="352426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3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AAE5C8D" w14:textId="77777777" w:rsidR="0024493E" w:rsidRDefault="0024493E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93" name="Flowchart: Terminator 93"/>
                                    <wps:cNvSpPr/>
                                    <wps:spPr>
                                      <a:xfrm flipH="1">
                                        <a:off x="1502180" y="0"/>
                                        <a:ext cx="109534" cy="485775"/>
                                      </a:xfrm>
                                      <a:prstGeom prst="flowChartTerminator">
                                        <a:avLst/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7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7389D653" w14:textId="77777777" w:rsidR="0024493E" w:rsidRDefault="0024493E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94" name="Flowchart: Direct Access Storage 94"/>
                              <wps:cNvSpPr/>
                              <wps:spPr>
                                <a:xfrm>
                                  <a:off x="150812" y="2668"/>
                                  <a:ext cx="109534" cy="483107"/>
                                </a:xfrm>
                                <a:prstGeom prst="flowChartMagneticDrum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7"/>
                                    </a:gs>
                                    <a:gs pos="5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t="100000" r="100000"/>
                                  </a:path>
                                  <a:tileRect l="-100000" b="-100000"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8E320C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g:grpSp>
                            <wpg:cNvPr id="95" name="Group 95"/>
                            <wpg:cNvGrpSpPr/>
                            <wpg:grpSpPr>
                              <a:xfrm>
                                <a:off x="327030" y="38100"/>
                                <a:ext cx="1197364" cy="533433"/>
                                <a:chOff x="327030" y="38100"/>
                                <a:chExt cx="1197364" cy="533433"/>
                              </a:xfrm>
                            </wpg:grpSpPr>
                            <wps:wsp>
                              <wps:cNvPr id="96" name="Flowchart: Preparation 96"/>
                              <wps:cNvSpPr/>
                              <wps:spPr>
                                <a:xfrm>
                                  <a:off x="327030" y="38100"/>
                                  <a:ext cx="1173959" cy="369332"/>
                                </a:xfrm>
                                <a:prstGeom prst="flowChartPreparation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F"/>
                                    </a:gs>
                                    <a:gs pos="29000">
                                      <a:srgbClr val="FFFFFF"/>
                                    </a:gs>
                                    <a:gs pos="50000">
                                      <a:srgbClr val="FFFFB3"/>
                                    </a:gs>
                                    <a:gs pos="85000">
                                      <a:srgbClr val="C793FB"/>
                                    </a:gs>
                                    <a:gs pos="96000">
                                      <a:srgbClr val="FFFFF7"/>
                                    </a:gs>
                                    <a:gs pos="100000">
                                      <a:srgbClr val="FFFFF7"/>
                                    </a:gs>
                                  </a:gsLst>
                                  <a:path path="circle">
                                    <a:fillToRect l="50000" t="50000" r="50000" b="5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1764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5AAB19E9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97" name="Rectangle 97"/>
                              <wps:cNvSpPr/>
                              <wps:spPr>
                                <a:xfrm>
                                  <a:off x="392757" y="43213"/>
                                  <a:ext cx="1131637" cy="528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1764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3FDDE7DC" w14:textId="1D3F8C35" w:rsidR="0024493E" w:rsidRDefault="0024493E">
                                    <w:pPr>
                                      <w:spacing w:line="255" w:lineRule="auto"/>
                                      <w:textDirection w:val="btLr"/>
                                    </w:pP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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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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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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</w:t>
                                    </w:r>
                                    <w:r w:rsidR="0042625C">
                                      <w:rPr>
                                        <w:rFonts w:ascii="Cambria Math" w:eastAsia="VNI 15 Chops" w:hAnsi="Cambria Math" w:cs="VNI 15 Chops"/>
                                        <w:color w:val="C00000"/>
                                        <w:sz w:val="36"/>
                                      </w:rPr>
                                      <w:t>①</w:t>
                                    </w: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6278CEB" id="Group 77" o:spid="_x0000_s1102" style="width:518.05pt;height:99.75pt;mso-position-horizontal-relative:char;mso-position-vertical-relative:line" coordorigin="20564,28513" coordsize="65790,13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">
                <v:group id="Group 78" o:spid="_x0000_s1103" style="position:absolute;left:20564;top:28513;width:65791;height:13210" coordorigin="197" coordsize="65790,11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rect id="Rectangle 79" o:spid="_x0000_s1104" style="position:absolute;left:197;width:65790;height:119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2CB86391" w14:textId="77777777" w:rsidR="0024493E" w:rsidRDefault="0024493E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 id="Freeform: Shape 80" o:spid="_x0000_s1105" style="position:absolute;left:197;top:2481;width:64960;height:9475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  <v:fill color2="#00c" focusposition=".5,.5" focussize="" colors="0 #fefff7;45220f white;64881f #efffff;1 #00c" focus="100%" type="gradientRadial"/>
                    <v:stroke startarrowwidth="narrow" startarrowlength="short" endarrowwidth="narrow" endarrowlength="short" joinstyle="miter"/>
                    <v:formulas/>
                    <v:path arrowok="t" o:extrusionok="f" o:connecttype="custom" textboxrect="0,0,6435090,1533525"/>
                    <v:textbox inset="2.53958mm,1.2694mm,2.53958mm,1.2694mm">
                      <w:txbxContent>
                        <w:p w14:paraId="3218090D" w14:textId="77777777" w:rsidR="0024493E" w:rsidRDefault="0024493E">
                          <w:pPr>
                            <w:spacing w:line="258" w:lineRule="auto"/>
                            <w:textDirection w:val="btLr"/>
                          </w:pPr>
                        </w:p>
                        <w:p w14:paraId="5BE8E83F" w14:textId="2A18C0B2" w:rsidR="0024493E" w:rsidRPr="00E9175F" w:rsidRDefault="0024493E" w:rsidP="00BA2D1C">
                          <w:pPr>
                            <w:pStyle w:val="ListParagraph"/>
                            <w:numPr>
                              <w:ilvl w:val="0"/>
                              <w:numId w:val="29"/>
                            </w:numPr>
                            <w:spacing w:line="258" w:lineRule="auto"/>
                            <w:ind w:left="284" w:hanging="142"/>
                            <w:textDirection w:val="btLr"/>
                            <w:rPr>
                              <w:rFonts w:ascii="Chu Van An" w:eastAsia="Chu Van An" w:hAnsi="Chu Van An" w:cs="Chu Van An"/>
                              <w:color w:val="000000"/>
                            </w:rPr>
                          </w:pPr>
                          <w:r w:rsidRPr="00E9175F"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</w:rPr>
                            <w:t xml:space="preserve">Phương pháp: </w:t>
                          </w:r>
                          <w:r w:rsidRPr="00E9175F">
                            <w:rPr>
                              <w:rFonts w:ascii="Chu Van An" w:hAnsi="Chu Van An" w:cs="Chu Van An"/>
                              <w:szCs w:val="24"/>
                            </w:rPr>
                            <w:t>Làm theo 4 bước như phần lý thuyết, chú ý ta sẽ sử dụng Bước 2 đề chứng minh Bước 3</w:t>
                          </w:r>
                          <w:r w:rsidR="00BA2D1C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group id="Group 81" o:spid="_x0000_s1106" style="position:absolute;left:1508;width:42138;height:5715" coordorigin="1508" coordsize="42140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  <v:group id="Group 82" o:spid="_x0000_s1107" style="position:absolute;left:1508;width:42140;height:4857" coordorigin="1508" coordsize="4214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    <v:group id="Group 83" o:spid="_x0000_s1108" style="position:absolute;left:1840;width:41808;height:4857" coordorigin="1840" coordsize="41807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      <v:shape id="Rectangle: Single Corner Snipped 84" o:spid="_x0000_s1109" style="position:absolute;left:1840;top:380;width:41808;height:4476;visibility:visible;mso-wrap-style:square;v-text-anchor:middle" coordsize="4180772,4475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" adj="-11796480,,5400" path="m,l3956995,r223777,223777l4180772,447554,,447554,,xe" fillcolor="#fffff7" stroked="f">
                          <v:stroke joinstyle="miter"/>
                          <v:formulas/>
                          <v:path arrowok="t" o:connecttype="custom" o:connectlocs="0,0;3956995,0;4180772,223777;4180772,447554;0,447554;0,0" o:connectangles="0,0,0,0,0,0" textboxrect="0,0,4180772,447554"/>
                          <v:textbox inset="2.53958mm,2.53958mm,2.53958mm,2.53958mm">
                            <w:txbxContent>
                              <w:p w14:paraId="07529201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group id="Group 85" o:spid="_x0000_s1110" style="position:absolute;left:15021;width:27103;height:4857" coordorigin="15021" coordsize="27102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        <v:group id="Group 86" o:spid="_x0000_s1111" style="position:absolute;left:16117;top:1043;width:26007;height:3696" coordorigin="16117,1043" coordsize="26007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        <v:shape id="Arrow: Chevron 87" o:spid="_x0000_s1112" type="#_x0000_t55" style="position:absolute;left:17611;top:1051;width:2451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" adj="21078" fillcolor="#fffff7" strokecolor="#c793fb" strokeweight="1.25pt">
                              <v:fill color2="#63a0cb" colors="0 #fffff7;63570f white;1 #63a0cb" focus="100%" type="gradientRadial"/>
                              <v:stroke startarrowwidth="narrow" startarrowlength="short" endarrowwidth="narrow" endarrowlength="short" joinstyle="round"/>
                              <v:shadow on="t" color="black" opacity="19531f" offset=".552mm,.73253mm"/>
                              <v:textbox inset="2.53958mm,1.2694mm,2.53958mm,1.2694mm">
                                <w:txbxContent>
                                  <w:p w14:paraId="7A6A63C0" w14:textId="2BA81F7F" w:rsidR="0024493E" w:rsidRPr="00FF1050" w:rsidRDefault="00A94408">
                                    <w:pPr>
                                      <w:spacing w:line="255" w:lineRule="auto"/>
                                      <w:jc w:val="center"/>
                                      <w:textDirection w:val="btLr"/>
                                      <w:rPr>
                                        <w:color w:val="0033CC"/>
                                      </w:rPr>
                                    </w:pPr>
                                    <w:r>
                                      <w:rPr>
                                        <w:rFonts w:ascii="Chu Van An" w:hAnsi="Chu Van An" w:cs="Chu Van An"/>
                                        <w:b/>
                                        <w:i/>
                                        <w:color w:val="0033CC"/>
                                        <w:sz w:val="24"/>
                                        <w:szCs w:val="24"/>
                                      </w:rPr>
                                      <w:t>Toán chưng minh mênh đề</w:t>
                                    </w:r>
                                    <w:r w:rsidR="0024493E" w:rsidRPr="00FF1050">
                                      <w:rPr>
                                        <w:rFonts w:ascii="Chu Van An" w:hAnsi="Chu Van An" w:cs="Chu Van An"/>
                                        <w:b/>
                                        <w:i/>
                                        <w:iCs/>
                                        <w:color w:val="0033CC"/>
                                        <w:sz w:val="24"/>
                                        <w:szCs w:val="24"/>
                                        <w:lang w:val="vi-V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v:textbox>
                            </v:shape>
                            <v:group id="Group 88" o:spid="_x0000_s1113" style="position:absolute;left:16117;top:1043;width:3429;height:3696" coordorigin="16117,1043" coordsize="3429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            <v:shape id="Freeform: Shape 89" o:spid="_x0000_s1114" style="position:absolute;left:16426;top:1043;width:2286;height:276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          <v:fill color2="#00c" focusposition=".5,.5" focussize="" colors="0 #ffffe5;30802f #ffffb3;36045f #00c;1 #00c" focus="100%" type="gradientRadial"/>
                                <v:stroke joinstyle="miter"/>
                                <v:formulas/>
                                <v:path arrowok="t" o:extrusionok="f" o:connecttype="custom" textboxrect="0,0,826136,866775"/>
                                <v:textbox inset="2.53958mm,2.53958mm,2.53958mm,2.53958mm">
                                  <w:txbxContent>
                                    <w:p w14:paraId="2F1E7249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  <v:rect id="Rectangle 90" o:spid="_x0000_s1115" style="position:absolute;left:16117;top:1043;width:3429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" filled="f" stroked="f">
                                <v:textbox inset="2.53958mm,1.2694mm,2.53958mm,1.2694mm">
                                  <w:txbxContent>
                                    <w:p w14:paraId="026A97FC" w14:textId="77777777" w:rsidR="0024493E" w:rsidRDefault="0024493E">
                                      <w:pPr>
                                        <w:spacing w:line="255" w:lineRule="auto"/>
                                        <w:textDirection w:val="btLr"/>
                                      </w:pPr>
                                      <w:r>
                                        <w:rPr>
                                          <w:rFonts w:ascii="Cambria Math" w:eastAsia="Cambria Math" w:hAnsi="Cambria Math" w:cs="Cambria Math"/>
                                          <w:color w:val="C00000"/>
                                        </w:rPr>
                                        <w:t>▣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  <v:group id="Group 91" o:spid="_x0000_s1116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          <v:shape id="Freeform: Shape 92" o:spid="_x0000_s1117" style="position:absolute;left:16021;top:432;width:1191;height:4330;rotation:180;visibility:visible;mso-wrap-style:square;v-text-anchor:middle" coordsize="352426,5905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" adj="-11796480,,5400" path="m352426,590550r-200024,l112766,488158r-60368,c23449,488158,,401785,,295276,,188766,23449,102393,52398,102393r60367,l152402,,352426,r,590550xe" fillcolor="#fffff7" stroked="f">
                              <v:fill color2="#00c" focusposition=",1" focussize="" colors="0 #fffff7;47841f white;1 #00c" focus="100%" type="gradientRadial"/>
                              <v:stroke joinstyle="miter"/>
                              <v:formulas/>
                              <v:path arrowok="t" o:extrusionok="f" o:connecttype="custom" textboxrect="0,0,352426,590550"/>
                              <v:textbox inset="2.53958mm,2.53958mm,2.53958mm,2.53958mm">
                                <w:txbxContent>
                                  <w:p w14:paraId="3AAE5C8D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  <v:shape id="Flowchart: Terminator 93" o:spid="_x0000_s1118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" fillcolor="#fffff7" stroked="f">
                              <v:fill color2="#00c" focusposition=",1" focussize="" colors="0 #fffff7;50463f white;1 #00c" focus="100%" type="gradientRadial"/>
                              <v:textbox inset="2.53958mm,2.53958mm,2.53958mm,2.53958mm">
                                <w:txbxContent>
                                  <w:p w14:paraId="7389D653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 id="Flowchart: Direct Access Storage 94" o:spid="_x0000_s1119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" fillcolor="#fffff7" stroked="f">
                        <v:fill color2="yellow" focusposition=",1" focussize="" colors="0 #fffff7;34079f white;1 yellow" focus="100%" type="gradientRadial"/>
                        <v:textbox inset="2.53958mm,2.53958mm,2.53958mm,2.53958mm">
                          <w:txbxContent>
                            <w:p w14:paraId="5D8E320C" w14:textId="77777777" w:rsidR="0024493E" w:rsidRDefault="0024493E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</v:group>
                    <v:group id="Group 95" o:spid="_x0000_s1120" style="position:absolute;left:3270;top:381;width:11973;height:5334" coordorigin="3270,381" coordsize="11973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    <v:shape id="Flowchart: Preparation 96" o:spid="_x0000_s1121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" stroked="f">
                        <v:fill color2="#fffff7" focusposition=".5,.5" focussize="" colors="0 white;19005f white;.5 #ffffb3;55706f #c793fb;62915f #fffff7;1 #fffff7" focus="100%" type="gradientRadial"/>
                        <v:shadow on="t" color="black" opacity="20816f" offset="0,2.2pt"/>
                        <v:textbox inset="2.53958mm,2.53958mm,2.53958mm,2.53958mm">
                          <w:txbxContent>
                            <w:p w14:paraId="5AAB19E9" w14:textId="77777777" w:rsidR="0024493E" w:rsidRDefault="0024493E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  <v:rect id="Rectangle 97" o:spid="_x0000_s1122" style="position:absolute;left:3927;top:432;width:11316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" filled="f" stroked="f">
                        <v:shadow on="t" color="black" opacity="20816f" offset="0,2.2pt"/>
                        <v:textbox inset="2.53958mm,1.2694mm,2.53958mm,1.2694mm">
                          <w:txbxContent>
                            <w:p w14:paraId="3FDDE7DC" w14:textId="1D3F8C35" w:rsidR="0024493E" w:rsidRDefault="0024493E">
                              <w:pPr>
                                <w:spacing w:line="255" w:lineRule="auto"/>
                                <w:textDirection w:val="btLr"/>
                              </w:pP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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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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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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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</w:t>
                              </w:r>
                              <w:r w:rsidR="0042625C">
                                <w:rPr>
                                  <w:rFonts w:ascii="Cambria Math" w:eastAsia="VNI 15 Chops" w:hAnsi="Cambria Math" w:cs="VNI 15 Chops"/>
                                  <w:color w:val="C00000"/>
                                  <w:sz w:val="36"/>
                                </w:rPr>
                                <w:t>①</w:t>
                              </w:r>
                            </w:p>
                          </w:txbxContent>
                        </v:textbox>
                      </v:rect>
                    </v:group>
                  </v:group>
                </v:group>
                <w10:anchorlock/>
              </v:group>
            </w:pict>
          </mc:Fallback>
        </mc:AlternateContent>
      </w:r>
    </w:p>
    <w:p w14:paraId="79B1D5DB" w14:textId="4554C6CE" w:rsidR="007A7E85" w:rsidRPr="004E7085" w:rsidRDefault="00775A4B" w:rsidP="004C4F30">
      <w:pPr>
        <w:spacing w:line="240" w:lineRule="auto"/>
        <w:rPr>
          <w:rFonts w:ascii="Chu Van An" w:eastAsia="Chu Van An" w:hAnsi="Chu Van An" w:cs="Chu Van An"/>
          <w:b/>
          <w:color w:val="FF0000"/>
          <w:sz w:val="24"/>
          <w:szCs w:val="24"/>
        </w:rPr>
      </w:pPr>
      <w:r w:rsidRPr="004E7085">
        <w:rPr>
          <w:rFonts w:ascii="Chu Van An" w:eastAsia="Wingdings" w:hAnsi="Chu Van An" w:cs="Chu Van An"/>
          <w:b/>
          <w:color w:val="0000CC"/>
          <w:sz w:val="24"/>
          <w:szCs w:val="24"/>
          <w:shd w:val="clear" w:color="auto" w:fill="F9FFE5"/>
        </w:rPr>
        <w:sym w:font="Wingdings" w:char="F031"/>
      </w:r>
      <w:r w:rsidRPr="004E7085">
        <w:rPr>
          <w:rFonts w:ascii="Chu Van An" w:eastAsia="Chu Van An" w:hAnsi="Chu Van An" w:cs="Chu Van An"/>
          <w:b/>
          <w:color w:val="FF0000"/>
          <w:sz w:val="24"/>
          <w:szCs w:val="24"/>
          <w:shd w:val="clear" w:color="auto" w:fill="F9FFE5"/>
        </w:rPr>
        <w:t>_</w:t>
      </w:r>
      <w:r w:rsidR="00A942B2" w:rsidRPr="004E7085">
        <w:rPr>
          <w:rFonts w:ascii="Chu Van An" w:eastAsia="Chu Van An" w:hAnsi="Chu Van An" w:cs="Chu Van An"/>
          <w:b/>
          <w:color w:val="FF0000"/>
          <w:sz w:val="24"/>
          <w:szCs w:val="24"/>
          <w:shd w:val="clear" w:color="auto" w:fill="F9FFE5"/>
        </w:rPr>
        <w:t>Bài tập minh họa</w:t>
      </w:r>
      <w:r w:rsidR="00A942B2" w:rsidRPr="004E7085">
        <w:rPr>
          <w:rFonts w:ascii="Chu Van An" w:eastAsia="Chu Van An" w:hAnsi="Chu Van An" w:cs="Chu Van An"/>
          <w:b/>
          <w:color w:val="FF0000"/>
          <w:sz w:val="24"/>
          <w:szCs w:val="24"/>
        </w:rPr>
        <w:t>:</w:t>
      </w:r>
    </w:p>
    <w:p w14:paraId="47A964C7" w14:textId="6BE484E1" w:rsidR="00FF1050" w:rsidRPr="004E7085" w:rsidRDefault="00454130" w:rsidP="00833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CFFEB"/>
        <w:tabs>
          <w:tab w:val="left" w:pos="1134"/>
          <w:tab w:val="left" w:pos="3402"/>
          <w:tab w:val="left" w:pos="5670"/>
          <w:tab w:val="left" w:pos="7938"/>
        </w:tabs>
        <w:ind w:left="284"/>
        <w:rPr>
          <w:rFonts w:ascii="Chu Van An" w:eastAsiaTheme="minorHAnsi" w:hAnsi="Chu Van An" w:cs="Chu Van An"/>
          <w:position w:val="-16"/>
          <w:sz w:val="24"/>
          <w:szCs w:val="24"/>
        </w:rPr>
      </w:pPr>
      <w:r w:rsidRPr="004E7085">
        <w:rPr>
          <w:rFonts w:ascii="Chu Van An" w:hAnsi="Chu Van An" w:cs="Chu Van An"/>
          <w:b/>
          <w:color w:val="0000CC"/>
          <w:sz w:val="24"/>
          <w:szCs w:val="24"/>
        </w:rPr>
        <w:t>Câu 1.</w:t>
      </w:r>
      <w:r w:rsidR="00FF1050" w:rsidRPr="004E7085">
        <w:rPr>
          <w:rFonts w:ascii="Chu Van An" w:hAnsi="Chu Van An" w:cs="Chu Van An"/>
          <w:b/>
          <w:color w:val="0000CC"/>
          <w:sz w:val="24"/>
          <w:szCs w:val="24"/>
          <w:lang w:val="vi-VN"/>
        </w:rPr>
        <w:t xml:space="preserve">  </w:t>
      </w:r>
      <w:r w:rsidR="00FF1050" w:rsidRPr="004E7085">
        <w:rPr>
          <w:rFonts w:ascii="Chu Van An" w:hAnsi="Chu Van An" w:cs="Chu Van An"/>
          <w:sz w:val="24"/>
          <w:szCs w:val="24"/>
        </w:rPr>
        <w:t xml:space="preserve">Chứng minh rằng với mọi số nguyên dương n, ta có:  </w:t>
      </w:r>
      <w:r w:rsidR="00FF1050" w:rsidRPr="004E7085">
        <w:rPr>
          <w:rFonts w:ascii="Chu Van An" w:eastAsiaTheme="minorHAnsi" w:hAnsi="Chu Van An" w:cs="Chu Van An"/>
          <w:position w:val="-16"/>
          <w:sz w:val="24"/>
          <w:szCs w:val="24"/>
        </w:rPr>
        <w:object w:dxaOrig="3600" w:dyaOrig="499" w14:anchorId="21E79A76">
          <v:shape id="_x0000_i1062" type="#_x0000_t75" style="width:195.75pt;height:27pt" o:ole="">
            <v:imagedata r:id="rId43" o:title=""/>
          </v:shape>
          <o:OLEObject Type="Embed" ProgID="Equation.DSMT4" ShapeID="_x0000_i1062" DrawAspect="Content" ObjectID="_1688581135" r:id="rId44"/>
        </w:object>
      </w:r>
    </w:p>
    <w:p w14:paraId="65DF1833" w14:textId="488C12A4" w:rsidR="00FF1050" w:rsidRPr="004E7085" w:rsidRDefault="00FF1050" w:rsidP="00FF1050">
      <w:pPr>
        <w:tabs>
          <w:tab w:val="left" w:pos="1134"/>
          <w:tab w:val="left" w:pos="3402"/>
          <w:tab w:val="left" w:pos="5670"/>
          <w:tab w:val="left" w:pos="7938"/>
        </w:tabs>
        <w:ind w:left="568"/>
        <w:jc w:val="center"/>
        <w:rPr>
          <w:rFonts w:ascii="Chu Van An" w:eastAsiaTheme="minorHAnsi" w:hAnsi="Chu Van An" w:cs="Chu Van An"/>
          <w:position w:val="-16"/>
          <w:sz w:val="24"/>
          <w:szCs w:val="24"/>
        </w:rPr>
      </w:pPr>
      <w:r w:rsidRPr="004E7085"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  <w:t>Lời giải</w:t>
      </w:r>
    </w:p>
    <w:p w14:paraId="3AB0474D" w14:textId="77777777" w:rsidR="00FF1050" w:rsidRPr="004E7085" w:rsidRDefault="00FF1050" w:rsidP="00FF1050">
      <w:pPr>
        <w:spacing w:line="240" w:lineRule="auto"/>
        <w:ind w:left="1276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Với n = 1: Vế trái của (1) </w:t>
      </w:r>
      <w:r w:rsidRPr="004E7085">
        <w:rPr>
          <w:rFonts w:ascii="Chu Van An" w:hAnsi="Chu Van An" w:cs="Chu Van An"/>
          <w:position w:val="-6"/>
          <w:sz w:val="24"/>
          <w:szCs w:val="24"/>
        </w:rPr>
        <w:object w:dxaOrig="920" w:dyaOrig="279" w14:anchorId="13C7F205">
          <v:shape id="_x0000_i1063" type="#_x0000_t75" style="width:46.5pt;height:13.5pt" o:ole="">
            <v:imagedata r:id="rId45" o:title=""/>
          </v:shape>
          <o:OLEObject Type="Embed" ProgID="Equation.DSMT4" ShapeID="_x0000_i1063" DrawAspect="Content" ObjectID="_1688581136" r:id="rId46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; Vế phải của (1) </w:t>
      </w:r>
      <w:r w:rsidRPr="004E7085">
        <w:rPr>
          <w:rFonts w:ascii="Chu Van An" w:hAnsi="Chu Van An" w:cs="Chu Van An"/>
          <w:position w:val="-10"/>
          <w:sz w:val="24"/>
          <w:szCs w:val="24"/>
        </w:rPr>
        <w:object w:dxaOrig="1400" w:dyaOrig="380" w14:anchorId="789C5892">
          <v:shape id="_x0000_i1064" type="#_x0000_t75" style="width:69.75pt;height:19.5pt" o:ole="">
            <v:imagedata r:id="rId47" o:title=""/>
          </v:shape>
          <o:OLEObject Type="Embed" ProgID="Equation.DSMT4" ShapeID="_x0000_i1064" DrawAspect="Content" ObjectID="_1688581137" r:id="rId48"/>
        </w:object>
      </w:r>
      <w:r w:rsidRPr="004E7085">
        <w:rPr>
          <w:rFonts w:ascii="Chu Van An" w:hAnsi="Chu Van An" w:cs="Chu Van An"/>
          <w:sz w:val="24"/>
          <w:szCs w:val="24"/>
        </w:rPr>
        <w:t>. Suy ra Vế trái của (1) = Vế phải của (1). Vậy (1) đúng với n = 1.</w:t>
      </w:r>
    </w:p>
    <w:p w14:paraId="17AC2898" w14:textId="77777777" w:rsidR="00FF1050" w:rsidRPr="004E7085" w:rsidRDefault="00FF1050" w:rsidP="00FF1050">
      <w:pPr>
        <w:spacing w:line="240" w:lineRule="auto"/>
        <w:ind w:firstLine="1276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Giả sử (1) đúng với </w:t>
      </w:r>
      <w:r w:rsidRPr="004E7085">
        <w:rPr>
          <w:rFonts w:ascii="Chu Van An" w:hAnsi="Chu Van An" w:cs="Chu Van An"/>
          <w:position w:val="-6"/>
          <w:sz w:val="24"/>
          <w:szCs w:val="24"/>
        </w:rPr>
        <w:object w:dxaOrig="520" w:dyaOrig="260" w14:anchorId="20FEC011">
          <v:shape id="_x0000_i1065" type="#_x0000_t75" style="width:25.5pt;height:12.75pt" o:ole="">
            <v:imagedata r:id="rId49" o:title=""/>
          </v:shape>
          <o:OLEObject Type="Embed" ProgID="Equation.DSMT4" ShapeID="_x0000_i1065" DrawAspect="Content" ObjectID="_1688581138" r:id="rId50"/>
        </w:object>
      </w:r>
      <w:r w:rsidRPr="004E7085">
        <w:rPr>
          <w:rFonts w:ascii="Chu Van An" w:hAnsi="Chu Van An" w:cs="Chu Van An"/>
          <w:sz w:val="24"/>
          <w:szCs w:val="24"/>
        </w:rPr>
        <w:t xml:space="preserve">. Có nghĩa là ta có: </w:t>
      </w:r>
      <w:r w:rsidRPr="004E7085">
        <w:rPr>
          <w:rFonts w:ascii="Chu Van An" w:hAnsi="Chu Van An" w:cs="Chu Van An"/>
          <w:position w:val="-16"/>
          <w:sz w:val="24"/>
          <w:szCs w:val="24"/>
        </w:rPr>
        <w:object w:dxaOrig="4040" w:dyaOrig="499" w14:anchorId="681B1CB9">
          <v:shape id="_x0000_i1066" type="#_x0000_t75" style="width:201.75pt;height:24.75pt" o:ole="">
            <v:imagedata r:id="rId51" o:title=""/>
          </v:shape>
          <o:OLEObject Type="Embed" ProgID="Equation.DSMT4" ShapeID="_x0000_i1066" DrawAspect="Content" ObjectID="_1688581139" r:id="rId52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</w:t>
      </w:r>
    </w:p>
    <w:p w14:paraId="429E1DF8" w14:textId="77777777" w:rsidR="00FF1050" w:rsidRPr="004E7085" w:rsidRDefault="00FF1050" w:rsidP="00FF1050">
      <w:pPr>
        <w:spacing w:line="240" w:lineRule="auto"/>
        <w:ind w:firstLine="1276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</w:rPr>
        <w:t xml:space="preserve">Ta phải chứng minh (1) đúng với </w:t>
      </w:r>
      <w:r w:rsidRPr="004E7085">
        <w:rPr>
          <w:rFonts w:ascii="Chu Van An" w:hAnsi="Chu Van An" w:cs="Chu Van An"/>
          <w:position w:val="-6"/>
          <w:sz w:val="24"/>
          <w:szCs w:val="24"/>
        </w:rPr>
        <w:object w:dxaOrig="920" w:dyaOrig="279" w14:anchorId="7329C929">
          <v:shape id="_x0000_i1067" type="#_x0000_t75" style="width:46.5pt;height:13.5pt" o:ole="">
            <v:imagedata r:id="rId53" o:title=""/>
          </v:shape>
          <o:OLEObject Type="Embed" ProgID="Equation.DSMT4" ShapeID="_x0000_i1067" DrawAspect="Content" ObjectID="_1688581140" r:id="rId54"/>
        </w:object>
      </w:r>
      <w:r w:rsidRPr="004E7085">
        <w:rPr>
          <w:rFonts w:ascii="Chu Van An" w:hAnsi="Chu Van An" w:cs="Chu Van An"/>
          <w:sz w:val="24"/>
          <w:szCs w:val="24"/>
        </w:rPr>
        <w:t xml:space="preserve">. </w: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Có nghĩa ta phải chứng minh: </w:t>
      </w:r>
    </w:p>
    <w:p w14:paraId="46F08943" w14:textId="77777777" w:rsidR="00FF1050" w:rsidRPr="004E7085" w:rsidRDefault="00FF1050" w:rsidP="00FF1050">
      <w:pPr>
        <w:spacing w:line="240" w:lineRule="auto"/>
        <w:ind w:firstLine="1276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position w:val="-14"/>
          <w:sz w:val="24"/>
          <w:szCs w:val="24"/>
        </w:rPr>
        <w:object w:dxaOrig="4840" w:dyaOrig="440" w14:anchorId="25170F93">
          <v:shape id="_x0000_i1068" type="#_x0000_t75" style="width:242.25pt;height:21.75pt" o:ole="">
            <v:imagedata r:id="rId55" o:title=""/>
          </v:shape>
          <o:OLEObject Type="Embed" ProgID="Equation.DSMT4" ShapeID="_x0000_i1068" DrawAspect="Content" ObjectID="_1688581141" r:id="rId56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</w:t>
      </w:r>
    </w:p>
    <w:p w14:paraId="14CEA4D6" w14:textId="77777777" w:rsidR="00FF1050" w:rsidRPr="004E7085" w:rsidRDefault="00FF1050" w:rsidP="00FF1050">
      <w:pPr>
        <w:spacing w:line="240" w:lineRule="auto"/>
        <w:ind w:left="1418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  <w:lang w:val="fr-FR"/>
        </w:rPr>
        <w:lastRenderedPageBreak/>
        <w:t xml:space="preserve">Thật vậy </w:t>
      </w:r>
      <w:r w:rsidRPr="004E7085">
        <w:rPr>
          <w:rFonts w:ascii="Chu Van An" w:hAnsi="Chu Van An" w:cs="Chu Van An"/>
          <w:position w:val="-50"/>
          <w:sz w:val="24"/>
          <w:szCs w:val="24"/>
          <w:lang w:val="fr-FR"/>
        </w:rPr>
        <w:object w:dxaOrig="7320" w:dyaOrig="800" w14:anchorId="00BD409D">
          <v:shape id="_x0000_i1069" type="#_x0000_t75" style="width:366.75pt;height:39.75pt" o:ole="">
            <v:imagedata r:id="rId57" o:title=""/>
          </v:shape>
          <o:OLEObject Type="Embed" ProgID="Equation.DSMT4" ShapeID="_x0000_i1069" DrawAspect="Content" ObjectID="_1688581142" r:id="rId58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 (đpcm).</w:t>
      </w:r>
      <w:r w:rsidRPr="004E7085">
        <w:rPr>
          <w:rFonts w:ascii="Chu Van An" w:hAnsi="Chu Van An" w:cs="Chu Van An"/>
          <w:sz w:val="24"/>
          <w:szCs w:val="24"/>
        </w:rPr>
        <w:t xml:space="preserve">    </w:t>
      </w:r>
    </w:p>
    <w:p w14:paraId="569662E2" w14:textId="77777777" w:rsidR="00FF1050" w:rsidRPr="004E7085" w:rsidRDefault="00FF1050" w:rsidP="00FF1050">
      <w:pPr>
        <w:spacing w:line="240" w:lineRule="auto"/>
        <w:ind w:firstLine="1418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  <w:lang w:val="fr-FR"/>
        </w:rPr>
        <w:t xml:space="preserve">(1) đúng khi </w:t>
      </w:r>
      <w:r w:rsidRPr="004E7085">
        <w:rPr>
          <w:rFonts w:ascii="Chu Van An" w:hAnsi="Chu Van An" w:cs="Chu Van An"/>
          <w:position w:val="-6"/>
          <w:sz w:val="24"/>
          <w:szCs w:val="24"/>
        </w:rPr>
        <w:object w:dxaOrig="780" w:dyaOrig="260" w14:anchorId="77648213">
          <v:shape id="_x0000_i1070" type="#_x0000_t75" style="width:39.75pt;height:12.75pt" o:ole="">
            <v:imagedata r:id="rId59" o:title=""/>
          </v:shape>
          <o:OLEObject Type="Embed" ProgID="Equation.DSMT4" ShapeID="_x0000_i1070" DrawAspect="Content" ObjectID="_1688581143" r:id="rId60"/>
        </w:object>
      </w:r>
      <w:r w:rsidRPr="004E7085">
        <w:rPr>
          <w:rFonts w:ascii="Chu Van An" w:hAnsi="Chu Van An" w:cs="Chu Van An"/>
          <w:sz w:val="24"/>
          <w:szCs w:val="24"/>
        </w:rPr>
        <w:t>. Do đó theo nguyên lí quy nạp, (1) đúng với mọi số nguyên dương n.</w:t>
      </w:r>
    </w:p>
    <w:p w14:paraId="1B725610" w14:textId="1BC2131E" w:rsidR="00FF1050" w:rsidRPr="004E7085" w:rsidRDefault="00454130" w:rsidP="00833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b/>
          <w:color w:val="0000CC"/>
          <w:sz w:val="24"/>
          <w:szCs w:val="24"/>
        </w:rPr>
        <w:t>Câu 2.</w:t>
      </w:r>
      <w:r w:rsidR="00FF1050" w:rsidRPr="004E7085">
        <w:rPr>
          <w:rFonts w:ascii="Chu Van An" w:hAnsi="Chu Van An" w:cs="Chu Van An"/>
          <w:b/>
          <w:color w:val="0000CC"/>
          <w:sz w:val="24"/>
          <w:szCs w:val="24"/>
          <w:lang w:val="vi-VN"/>
        </w:rPr>
        <w:t xml:space="preserve">  </w:t>
      </w:r>
      <w:r w:rsidR="00FF1050" w:rsidRPr="004E7085">
        <w:rPr>
          <w:rFonts w:ascii="Chu Van An" w:hAnsi="Chu Van An" w:cs="Chu Van An"/>
          <w:sz w:val="24"/>
          <w:szCs w:val="24"/>
        </w:rPr>
        <w:t xml:space="preserve">Chứng minh rằng với mọi số nguyên dương </w:t>
      </w:r>
      <w:r w:rsidR="00FF1050" w:rsidRPr="004E7085">
        <w:rPr>
          <w:rFonts w:ascii="Chu Van An" w:eastAsiaTheme="minorHAnsi" w:hAnsi="Chu Van An" w:cs="Chu Van An"/>
          <w:position w:val="-4"/>
          <w:sz w:val="24"/>
          <w:szCs w:val="24"/>
        </w:rPr>
        <w:object w:dxaOrig="560" w:dyaOrig="260" w14:anchorId="38F3B7B6">
          <v:shape id="_x0000_i1071" type="#_x0000_t75" style="width:27.75pt;height:13.5pt" o:ole="">
            <v:imagedata r:id="rId61" o:title=""/>
          </v:shape>
          <o:OLEObject Type="Embed" ProgID="Equation.DSMT4" ShapeID="_x0000_i1071" DrawAspect="Content" ObjectID="_1688581144" r:id="rId62"/>
        </w:object>
      </w:r>
      <w:r w:rsidR="00FF1050" w:rsidRPr="004E7085">
        <w:rPr>
          <w:rFonts w:ascii="Chu Van An" w:hAnsi="Chu Van An" w:cs="Chu Van An"/>
          <w:sz w:val="24"/>
          <w:szCs w:val="24"/>
        </w:rPr>
        <w:t xml:space="preserve">, ta có: </w:t>
      </w:r>
      <w:r w:rsidR="00FF1050" w:rsidRPr="004E7085">
        <w:rPr>
          <w:rFonts w:ascii="Chu Van An" w:eastAsiaTheme="minorHAnsi" w:hAnsi="Chu Van An" w:cs="Chu Van An"/>
          <w:position w:val="-26"/>
          <w:sz w:val="24"/>
          <w:szCs w:val="24"/>
        </w:rPr>
        <w:object w:dxaOrig="3540" w:dyaOrig="620" w14:anchorId="78DB872C">
          <v:shape id="_x0000_i1072" type="#_x0000_t75" style="width:177pt;height:30pt" o:ole="">
            <v:imagedata r:id="rId63" o:title=""/>
          </v:shape>
          <o:OLEObject Type="Embed" ProgID="Equation.DSMT4" ShapeID="_x0000_i1072" DrawAspect="Content" ObjectID="_1688581145" r:id="rId64"/>
        </w:object>
      </w:r>
      <w:r w:rsidR="00FF1050" w:rsidRPr="004E7085">
        <w:rPr>
          <w:rFonts w:ascii="Chu Van An" w:hAnsi="Chu Van An" w:cs="Chu Van An"/>
          <w:sz w:val="24"/>
          <w:szCs w:val="24"/>
        </w:rPr>
        <w:t xml:space="preserve"> </w:t>
      </w:r>
    </w:p>
    <w:p w14:paraId="63E77503" w14:textId="76ADB5A9" w:rsidR="00FF1050" w:rsidRPr="004E7085" w:rsidRDefault="00FF1050" w:rsidP="00FF1050">
      <w:pPr>
        <w:spacing w:line="240" w:lineRule="auto"/>
        <w:ind w:firstLine="720"/>
        <w:jc w:val="center"/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</w:pPr>
      <w:r w:rsidRPr="004E7085"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  <w:t>Lời giải</w:t>
      </w:r>
    </w:p>
    <w:p w14:paraId="4180EEF9" w14:textId="77777777" w:rsidR="00FF1050" w:rsidRPr="004E7085" w:rsidRDefault="00FF1050" w:rsidP="00FF1050">
      <w:pPr>
        <w:spacing w:line="240" w:lineRule="auto"/>
        <w:ind w:firstLine="1418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position w:val="-26"/>
          <w:sz w:val="24"/>
          <w:szCs w:val="24"/>
        </w:rPr>
        <w:object w:dxaOrig="3540" w:dyaOrig="620" w14:anchorId="57B68361">
          <v:shape id="_x0000_i1073" type="#_x0000_t75" style="width:177pt;height:30pt" o:ole="">
            <v:imagedata r:id="rId65" o:title=""/>
          </v:shape>
          <o:OLEObject Type="Embed" ProgID="Equation.DSMT4" ShapeID="_x0000_i1073" DrawAspect="Content" ObjectID="_1688581146" r:id="rId66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(1)</w:t>
      </w:r>
    </w:p>
    <w:p w14:paraId="0A5C9C1B" w14:textId="77777777" w:rsidR="00FF1050" w:rsidRPr="004E7085" w:rsidRDefault="00FF1050" w:rsidP="00FF1050">
      <w:pPr>
        <w:spacing w:line="240" w:lineRule="auto"/>
        <w:ind w:firstLine="1560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Với n = 2: Vế trái của (1) </w:t>
      </w:r>
      <w:r w:rsidRPr="004E7085">
        <w:rPr>
          <w:rFonts w:ascii="Chu Van An" w:hAnsi="Chu Van An" w:cs="Chu Van An"/>
          <w:position w:val="-20"/>
          <w:sz w:val="24"/>
          <w:szCs w:val="24"/>
        </w:rPr>
        <w:object w:dxaOrig="980" w:dyaOrig="540" w14:anchorId="0FDAF9C8">
          <v:shape id="_x0000_i1074" type="#_x0000_t75" style="width:49.5pt;height:27pt" o:ole="">
            <v:imagedata r:id="rId67" o:title=""/>
          </v:shape>
          <o:OLEObject Type="Embed" ProgID="Equation.DSMT4" ShapeID="_x0000_i1074" DrawAspect="Content" ObjectID="_1688581147" r:id="rId68"/>
        </w:object>
      </w:r>
      <w:r w:rsidRPr="004E7085">
        <w:rPr>
          <w:rFonts w:ascii="Chu Van An" w:hAnsi="Chu Van An" w:cs="Chu Van An"/>
          <w:sz w:val="24"/>
          <w:szCs w:val="24"/>
        </w:rPr>
        <w:t xml:space="preserve">, vế phải của (1) </w:t>
      </w:r>
      <w:r w:rsidRPr="004E7085">
        <w:rPr>
          <w:rFonts w:ascii="Chu Van An" w:hAnsi="Chu Van An" w:cs="Chu Van An"/>
          <w:position w:val="-22"/>
          <w:sz w:val="24"/>
          <w:szCs w:val="24"/>
        </w:rPr>
        <w:object w:dxaOrig="999" w:dyaOrig="560" w14:anchorId="5EAD2374">
          <v:shape id="_x0000_i1075" type="#_x0000_t75" style="width:50.25pt;height:27.75pt" o:ole="">
            <v:imagedata r:id="rId69" o:title=""/>
          </v:shape>
          <o:OLEObject Type="Embed" ProgID="Equation.DSMT4" ShapeID="_x0000_i1075" DrawAspect="Content" ObjectID="_1688581148" r:id="rId70"/>
        </w:object>
      </w:r>
      <w:r w:rsidRPr="004E7085">
        <w:rPr>
          <w:rFonts w:ascii="Chu Van An" w:hAnsi="Chu Van An" w:cs="Chu Van An"/>
          <w:sz w:val="24"/>
          <w:szCs w:val="24"/>
        </w:rPr>
        <w:t>. Suy ra (1) đúng với</w:t>
      </w:r>
    </w:p>
    <w:p w14:paraId="1DDD5C87" w14:textId="77777777" w:rsidR="00FF1050" w:rsidRPr="004E7085" w:rsidRDefault="00FF1050" w:rsidP="00FF1050">
      <w:pPr>
        <w:spacing w:line="240" w:lineRule="auto"/>
        <w:ind w:firstLine="1560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 n = 2.</w:t>
      </w:r>
    </w:p>
    <w:p w14:paraId="50335AAB" w14:textId="77777777" w:rsidR="00FF1050" w:rsidRPr="004E7085" w:rsidRDefault="00FF1050" w:rsidP="00FF1050">
      <w:pPr>
        <w:spacing w:line="240" w:lineRule="auto"/>
        <w:ind w:firstLine="1560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Giả sử (1) đúng với </w:t>
      </w:r>
      <w:r w:rsidRPr="004E7085">
        <w:rPr>
          <w:rFonts w:ascii="Chu Van An" w:hAnsi="Chu Van An" w:cs="Chu Van An"/>
          <w:position w:val="-6"/>
          <w:sz w:val="24"/>
          <w:szCs w:val="24"/>
        </w:rPr>
        <w:object w:dxaOrig="520" w:dyaOrig="260" w14:anchorId="33360304">
          <v:shape id="_x0000_i1076" type="#_x0000_t75" style="width:25.5pt;height:12.75pt" o:ole="">
            <v:imagedata r:id="rId71" o:title=""/>
          </v:shape>
          <o:OLEObject Type="Embed" ProgID="Equation.DSMT4" ShapeID="_x0000_i1076" DrawAspect="Content" ObjectID="_1688581149" r:id="rId72"/>
        </w:object>
      </w:r>
      <w:r w:rsidRPr="004E7085">
        <w:rPr>
          <w:rFonts w:ascii="Chu Van An" w:hAnsi="Chu Van An" w:cs="Chu Van An"/>
          <w:sz w:val="24"/>
          <w:szCs w:val="24"/>
        </w:rPr>
        <w:t xml:space="preserve">. Có nghĩa là ta có: </w:t>
      </w:r>
      <w:r w:rsidRPr="004E7085">
        <w:rPr>
          <w:rFonts w:ascii="Chu Van An" w:hAnsi="Chu Van An" w:cs="Chu Van An"/>
          <w:position w:val="-26"/>
          <w:sz w:val="24"/>
          <w:szCs w:val="24"/>
        </w:rPr>
        <w:object w:dxaOrig="3540" w:dyaOrig="620" w14:anchorId="3A1E7D2E">
          <v:shape id="_x0000_i1077" type="#_x0000_t75" style="width:177pt;height:30pt" o:ole="">
            <v:imagedata r:id="rId73" o:title=""/>
          </v:shape>
          <o:OLEObject Type="Embed" ProgID="Equation.DSMT4" ShapeID="_x0000_i1077" DrawAspect="Content" ObjectID="_1688581150" r:id="rId74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</w:t>
      </w:r>
    </w:p>
    <w:p w14:paraId="5D2A31BA" w14:textId="77777777" w:rsidR="00FF1050" w:rsidRPr="004E7085" w:rsidRDefault="00FF1050" w:rsidP="00FF1050">
      <w:pPr>
        <w:spacing w:line="240" w:lineRule="auto"/>
        <w:ind w:firstLine="1560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</w:rPr>
        <w:t xml:space="preserve">Ta phải chứng minh (1) đúng với </w:t>
      </w:r>
      <w:r w:rsidRPr="004E7085">
        <w:rPr>
          <w:rFonts w:ascii="Chu Van An" w:hAnsi="Chu Van An" w:cs="Chu Van An"/>
          <w:position w:val="-6"/>
          <w:sz w:val="24"/>
          <w:szCs w:val="24"/>
        </w:rPr>
        <w:object w:dxaOrig="780" w:dyaOrig="260" w14:anchorId="3EB5278D">
          <v:shape id="_x0000_i1078" type="#_x0000_t75" style="width:39.75pt;height:12.75pt" o:ole="">
            <v:imagedata r:id="rId75" o:title=""/>
          </v:shape>
          <o:OLEObject Type="Embed" ProgID="Equation.DSMT4" ShapeID="_x0000_i1078" DrawAspect="Content" ObjectID="_1688581151" r:id="rId76"/>
        </w:object>
      </w:r>
      <w:r w:rsidRPr="004E7085">
        <w:rPr>
          <w:rFonts w:ascii="Chu Van An" w:hAnsi="Chu Van An" w:cs="Chu Van An"/>
          <w:sz w:val="24"/>
          <w:szCs w:val="24"/>
        </w:rPr>
        <w:t xml:space="preserve">. </w:t>
      </w:r>
      <w:r w:rsidRPr="004E7085">
        <w:rPr>
          <w:rFonts w:ascii="Chu Van An" w:hAnsi="Chu Van An" w:cs="Chu Van An"/>
          <w:sz w:val="24"/>
          <w:szCs w:val="24"/>
          <w:lang w:val="fr-FR"/>
        </w:rPr>
        <w:t>Có nghĩa ta phải chứng minh:</w:t>
      </w:r>
    </w:p>
    <w:p w14:paraId="36C2A415" w14:textId="77777777" w:rsidR="00FF1050" w:rsidRPr="004E7085" w:rsidRDefault="00FF1050" w:rsidP="00FF1050">
      <w:pPr>
        <w:spacing w:line="240" w:lineRule="auto"/>
        <w:ind w:firstLine="1560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position w:val="-30"/>
          <w:sz w:val="24"/>
          <w:szCs w:val="24"/>
        </w:rPr>
        <w:object w:dxaOrig="4900" w:dyaOrig="700" w14:anchorId="46BB1DE5">
          <v:shape id="_x0000_i1079" type="#_x0000_t75" style="width:246pt;height:35.25pt" o:ole="">
            <v:imagedata r:id="rId77" o:title=""/>
          </v:shape>
          <o:OLEObject Type="Embed" ProgID="Equation.DSMT4" ShapeID="_x0000_i1079" DrawAspect="Content" ObjectID="_1688581152" r:id="rId78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</w:t>
      </w:r>
    </w:p>
    <w:p w14:paraId="641D889A" w14:textId="77777777" w:rsidR="00FF1050" w:rsidRPr="004E7085" w:rsidRDefault="00FF1050" w:rsidP="00FF1050">
      <w:pPr>
        <w:spacing w:line="240" w:lineRule="auto"/>
        <w:ind w:left="993" w:firstLine="567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Thật vậy ta có: </w:t>
      </w:r>
      <w:r w:rsidRPr="004E7085">
        <w:rPr>
          <w:rFonts w:ascii="Chu Van An" w:hAnsi="Chu Van An" w:cs="Chu Van An"/>
          <w:position w:val="-30"/>
          <w:sz w:val="24"/>
          <w:szCs w:val="24"/>
        </w:rPr>
        <w:object w:dxaOrig="5800" w:dyaOrig="700" w14:anchorId="1376B395">
          <v:shape id="_x0000_i1080" type="#_x0000_t75" style="width:290.25pt;height:35.25pt" o:ole="">
            <v:imagedata r:id="rId79" o:title=""/>
          </v:shape>
          <o:OLEObject Type="Embed" ProgID="Equation.DSMT4" ShapeID="_x0000_i1080" DrawAspect="Content" ObjectID="_1688581153" r:id="rId80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</w:t>
      </w:r>
    </w:p>
    <w:p w14:paraId="5C0E6704" w14:textId="77777777" w:rsidR="00FF1050" w:rsidRPr="004E7085" w:rsidRDefault="00FF1050" w:rsidP="00FF1050">
      <w:pPr>
        <w:spacing w:line="240" w:lineRule="auto"/>
        <w:ind w:firstLine="1560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position w:val="-28"/>
          <w:sz w:val="24"/>
          <w:szCs w:val="24"/>
        </w:rPr>
        <w:object w:dxaOrig="2340" w:dyaOrig="680" w14:anchorId="4BD4295B">
          <v:shape id="_x0000_i1081" type="#_x0000_t75" style="width:117pt;height:33pt" o:ole="">
            <v:imagedata r:id="rId81" o:title=""/>
          </v:shape>
          <o:OLEObject Type="Embed" ProgID="Equation.DSMT4" ShapeID="_x0000_i1081" DrawAspect="Content" ObjectID="_1688581154" r:id="rId82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(đpcm).</w:t>
      </w:r>
    </w:p>
    <w:p w14:paraId="2F92F3F3" w14:textId="77777777" w:rsidR="00FF1050" w:rsidRPr="004E7085" w:rsidRDefault="00FF1050" w:rsidP="00FF1050">
      <w:pPr>
        <w:spacing w:line="240" w:lineRule="auto"/>
        <w:ind w:firstLine="1560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  <w:lang w:val="fr-FR"/>
        </w:rPr>
        <w:t xml:space="preserve">Vậy (1) đúng khi </w:t>
      </w:r>
      <w:r w:rsidRPr="004E7085">
        <w:rPr>
          <w:rFonts w:ascii="Chu Van An" w:hAnsi="Chu Van An" w:cs="Chu Van An"/>
          <w:position w:val="-6"/>
          <w:sz w:val="24"/>
          <w:szCs w:val="24"/>
        </w:rPr>
        <w:object w:dxaOrig="780" w:dyaOrig="260" w14:anchorId="254353D0">
          <v:shape id="_x0000_i1082" type="#_x0000_t75" style="width:39.75pt;height:12.75pt" o:ole="">
            <v:imagedata r:id="rId59" o:title=""/>
          </v:shape>
          <o:OLEObject Type="Embed" ProgID="Equation.DSMT4" ShapeID="_x0000_i1082" DrawAspect="Content" ObjectID="_1688581155" r:id="rId83"/>
        </w:object>
      </w:r>
      <w:r w:rsidRPr="004E7085">
        <w:rPr>
          <w:rFonts w:ascii="Chu Van An" w:hAnsi="Chu Van An" w:cs="Chu Van An"/>
          <w:sz w:val="24"/>
          <w:szCs w:val="24"/>
        </w:rPr>
        <w:t xml:space="preserve">. Do đó theo nguyên lí quy nạp, (1) đúng với mọi số </w:t>
      </w:r>
    </w:p>
    <w:p w14:paraId="33A56F8B" w14:textId="77777777" w:rsidR="00FF1050" w:rsidRPr="004E7085" w:rsidRDefault="00FF1050" w:rsidP="00FF1050">
      <w:pPr>
        <w:spacing w:line="240" w:lineRule="auto"/>
        <w:ind w:firstLine="1560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nguyên dương </w:t>
      </w:r>
      <w:r w:rsidRPr="004E7085">
        <w:rPr>
          <w:rFonts w:ascii="Chu Van An" w:hAnsi="Chu Van An" w:cs="Chu Van An"/>
          <w:position w:val="-4"/>
          <w:sz w:val="24"/>
          <w:szCs w:val="24"/>
        </w:rPr>
        <w:object w:dxaOrig="499" w:dyaOrig="220" w14:anchorId="22F31E8B">
          <v:shape id="_x0000_i1083" type="#_x0000_t75" style="width:24.75pt;height:10.5pt" o:ole="">
            <v:imagedata r:id="rId84" o:title=""/>
          </v:shape>
          <o:OLEObject Type="Embed" ProgID="Equation.DSMT4" ShapeID="_x0000_i1083" DrawAspect="Content" ObjectID="_1688581156" r:id="rId85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.</w:t>
      </w:r>
    </w:p>
    <w:p w14:paraId="625C5A55" w14:textId="106F3F6D" w:rsidR="00FF1050" w:rsidRPr="004E7085" w:rsidRDefault="00454130" w:rsidP="00833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4E7085">
        <w:rPr>
          <w:rFonts w:ascii="Chu Van An" w:hAnsi="Chu Van An" w:cs="Chu Van An"/>
          <w:b/>
          <w:color w:val="0000CC"/>
          <w:sz w:val="24"/>
          <w:szCs w:val="24"/>
        </w:rPr>
        <w:t>Câu 3.</w:t>
      </w:r>
      <w:r w:rsidR="00FF1050" w:rsidRPr="004E7085">
        <w:rPr>
          <w:rFonts w:ascii="Chu Van An" w:hAnsi="Chu Van An" w:cs="Chu Van An"/>
          <w:b/>
          <w:color w:val="0000CC"/>
          <w:sz w:val="24"/>
          <w:szCs w:val="24"/>
          <w:lang w:val="vi-VN"/>
        </w:rPr>
        <w:t xml:space="preserve">  </w:t>
      </w:r>
      <w:r w:rsidR="00FF1050" w:rsidRPr="004E7085">
        <w:rPr>
          <w:rFonts w:ascii="Chu Van An" w:hAnsi="Chu Van An" w:cs="Chu Van An"/>
          <w:sz w:val="24"/>
          <w:szCs w:val="24"/>
        </w:rPr>
        <w:t xml:space="preserve">Chứng minh rằng với mọi số nguyên dương </w:t>
      </w:r>
      <w:r w:rsidR="00FF1050" w:rsidRPr="004E7085">
        <w:rPr>
          <w:rFonts w:ascii="Chu Van An" w:eastAsiaTheme="minorHAnsi" w:hAnsi="Chu Van An" w:cs="Chu Van An"/>
          <w:position w:val="-4"/>
          <w:sz w:val="24"/>
          <w:szCs w:val="24"/>
        </w:rPr>
        <w:object w:dxaOrig="220" w:dyaOrig="200" w14:anchorId="28176540">
          <v:shape id="_x0000_i1084" type="#_x0000_t75" style="width:10.5pt;height:9.75pt" o:ole="">
            <v:imagedata r:id="rId86" o:title=""/>
          </v:shape>
          <o:OLEObject Type="Embed" ProgID="Equation.DSMT4" ShapeID="_x0000_i1084" DrawAspect="Content" ObjectID="_1688581157" r:id="rId87"/>
        </w:object>
      </w:r>
      <w:r w:rsidR="00FF1050" w:rsidRPr="004E7085">
        <w:rPr>
          <w:rFonts w:ascii="Chu Van An" w:hAnsi="Chu Van An" w:cs="Chu Van An"/>
          <w:sz w:val="24"/>
          <w:szCs w:val="24"/>
        </w:rPr>
        <w:t xml:space="preserve">, ta có: </w:t>
      </w:r>
      <w:r w:rsidR="00FF1050" w:rsidRPr="004E7085">
        <w:rPr>
          <w:rFonts w:ascii="Chu Van An" w:eastAsiaTheme="minorHAnsi" w:hAnsi="Chu Van An" w:cs="Chu Van An"/>
          <w:position w:val="-24"/>
          <w:sz w:val="24"/>
          <w:szCs w:val="24"/>
        </w:rPr>
        <w:object w:dxaOrig="2840" w:dyaOrig="580" w14:anchorId="24941787">
          <v:shape id="_x0000_i1085" type="#_x0000_t75" style="width:141.75pt;height:29.25pt" o:ole="">
            <v:imagedata r:id="rId88" o:title=""/>
          </v:shape>
          <o:OLEObject Type="Embed" ProgID="Equation.DSMT4" ShapeID="_x0000_i1085" DrawAspect="Content" ObjectID="_1688581158" r:id="rId89"/>
        </w:object>
      </w:r>
      <w:r w:rsidR="00FF1050" w:rsidRPr="004E7085">
        <w:rPr>
          <w:rFonts w:ascii="Chu Van An" w:hAnsi="Chu Van An" w:cs="Chu Van An"/>
          <w:b/>
          <w:color w:val="0000CC"/>
          <w:sz w:val="24"/>
          <w:szCs w:val="24"/>
          <w:lang w:val="vi-VN"/>
        </w:rPr>
        <w:t xml:space="preserve">  </w:t>
      </w:r>
    </w:p>
    <w:p w14:paraId="6865D3C3" w14:textId="7A8024FB" w:rsidR="00FF1050" w:rsidRPr="004E7085" w:rsidRDefault="00FF1050" w:rsidP="00FF1050">
      <w:pPr>
        <w:spacing w:line="240" w:lineRule="auto"/>
        <w:ind w:firstLine="720"/>
        <w:jc w:val="center"/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</w:pPr>
      <w:r w:rsidRPr="004E7085"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  <w:t>Lời giải</w:t>
      </w:r>
    </w:p>
    <w:p w14:paraId="2579C9F1" w14:textId="77777777" w:rsidR="00FF1050" w:rsidRPr="004E7085" w:rsidRDefault="00FF1050" w:rsidP="00FF1050">
      <w:pPr>
        <w:spacing w:line="240" w:lineRule="auto"/>
        <w:ind w:firstLine="709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position w:val="-24"/>
          <w:sz w:val="24"/>
          <w:szCs w:val="24"/>
        </w:rPr>
        <w:object w:dxaOrig="3180" w:dyaOrig="580" w14:anchorId="0DB857EC">
          <v:shape id="_x0000_i1086" type="#_x0000_t75" style="width:159pt;height:29.25pt" o:ole="">
            <v:imagedata r:id="rId90" o:title=""/>
          </v:shape>
          <o:OLEObject Type="Embed" ProgID="Equation.DSMT4" ShapeID="_x0000_i1086" DrawAspect="Content" ObjectID="_1688581159" r:id="rId91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</w:t>
      </w:r>
    </w:p>
    <w:p w14:paraId="4C44DDD2" w14:textId="77777777" w:rsidR="00FF1050" w:rsidRPr="004E7085" w:rsidRDefault="00FF1050" w:rsidP="00FF1050">
      <w:pPr>
        <w:spacing w:line="240" w:lineRule="auto"/>
        <w:ind w:firstLine="709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Với n = 1: Vế trái của (1) </w:t>
      </w:r>
      <w:r w:rsidRPr="004E7085">
        <w:rPr>
          <w:rFonts w:ascii="Chu Van An" w:hAnsi="Chu Van An" w:cs="Chu Van An"/>
          <w:position w:val="-22"/>
          <w:sz w:val="24"/>
          <w:szCs w:val="24"/>
        </w:rPr>
        <w:object w:dxaOrig="380" w:dyaOrig="560" w14:anchorId="7411A2EB">
          <v:shape id="_x0000_i1087" type="#_x0000_t75" style="width:18pt;height:27.75pt" o:ole="">
            <v:imagedata r:id="rId92" o:title=""/>
          </v:shape>
          <o:OLEObject Type="Embed" ProgID="Equation.DSMT4" ShapeID="_x0000_i1087" DrawAspect="Content" ObjectID="_1688581160" r:id="rId93"/>
        </w:object>
      </w:r>
      <w:r w:rsidRPr="004E7085">
        <w:rPr>
          <w:rFonts w:ascii="Chu Van An" w:hAnsi="Chu Van An" w:cs="Chu Van An"/>
          <w:sz w:val="24"/>
          <w:szCs w:val="24"/>
        </w:rPr>
        <w:t xml:space="preserve">, vế phải của (1) </w:t>
      </w:r>
      <w:r w:rsidRPr="004E7085">
        <w:rPr>
          <w:rFonts w:ascii="Chu Van An" w:hAnsi="Chu Van An" w:cs="Chu Van An"/>
          <w:position w:val="-22"/>
          <w:sz w:val="24"/>
          <w:szCs w:val="24"/>
        </w:rPr>
        <w:object w:dxaOrig="1460" w:dyaOrig="560" w14:anchorId="63A3F553">
          <v:shape id="_x0000_i1088" type="#_x0000_t75" style="width:72.75pt;height:27.75pt" o:ole="">
            <v:imagedata r:id="rId94" o:title=""/>
          </v:shape>
          <o:OLEObject Type="Embed" ProgID="Equation.DSMT4" ShapeID="_x0000_i1088" DrawAspect="Content" ObjectID="_1688581161" r:id="rId95"/>
        </w:object>
      </w:r>
      <w:r w:rsidRPr="004E7085">
        <w:rPr>
          <w:rFonts w:ascii="Chu Van An" w:hAnsi="Chu Van An" w:cs="Chu Van An"/>
          <w:sz w:val="24"/>
          <w:szCs w:val="24"/>
        </w:rPr>
        <w:t>. Suy ra (1) đúng với n = 1.</w:t>
      </w:r>
    </w:p>
    <w:p w14:paraId="08FE8EC5" w14:textId="77777777" w:rsidR="00FF1050" w:rsidRPr="004E7085" w:rsidRDefault="00FF1050" w:rsidP="00FF1050">
      <w:pPr>
        <w:spacing w:line="240" w:lineRule="auto"/>
        <w:ind w:firstLine="709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Giả sử (1) đúng với </w:t>
      </w:r>
      <w:r w:rsidRPr="004E7085">
        <w:rPr>
          <w:rFonts w:ascii="Chu Van An" w:hAnsi="Chu Van An" w:cs="Chu Van An"/>
          <w:position w:val="-6"/>
          <w:sz w:val="24"/>
          <w:szCs w:val="24"/>
        </w:rPr>
        <w:object w:dxaOrig="520" w:dyaOrig="260" w14:anchorId="240756FB">
          <v:shape id="_x0000_i1089" type="#_x0000_t75" style="width:25.5pt;height:12.75pt" o:ole="">
            <v:imagedata r:id="rId96" o:title=""/>
          </v:shape>
          <o:OLEObject Type="Embed" ProgID="Equation.DSMT4" ShapeID="_x0000_i1089" DrawAspect="Content" ObjectID="_1688581162" r:id="rId97"/>
        </w:object>
      </w:r>
      <w:r w:rsidRPr="004E7085">
        <w:rPr>
          <w:rFonts w:ascii="Chu Van An" w:hAnsi="Chu Van An" w:cs="Chu Van An"/>
          <w:sz w:val="24"/>
          <w:szCs w:val="24"/>
        </w:rPr>
        <w:t xml:space="preserve">. Có nghĩa là ta có: </w:t>
      </w:r>
      <w:r w:rsidRPr="004E7085">
        <w:rPr>
          <w:rFonts w:ascii="Chu Van An" w:hAnsi="Chu Van An" w:cs="Chu Van An"/>
          <w:position w:val="-24"/>
          <w:sz w:val="24"/>
          <w:szCs w:val="24"/>
        </w:rPr>
        <w:object w:dxaOrig="3180" w:dyaOrig="580" w14:anchorId="48A0AF41">
          <v:shape id="_x0000_i1090" type="#_x0000_t75" style="width:159pt;height:29.25pt" o:ole="">
            <v:imagedata r:id="rId98" o:title=""/>
          </v:shape>
          <o:OLEObject Type="Embed" ProgID="Equation.DSMT4" ShapeID="_x0000_i1090" DrawAspect="Content" ObjectID="_1688581163" r:id="rId99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</w:t>
      </w:r>
    </w:p>
    <w:p w14:paraId="28B7C800" w14:textId="77777777" w:rsidR="00FF1050" w:rsidRPr="004E7085" w:rsidRDefault="00FF1050" w:rsidP="00FF1050">
      <w:pPr>
        <w:spacing w:line="240" w:lineRule="auto"/>
        <w:ind w:firstLine="709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</w:rPr>
        <w:t xml:space="preserve">Ta phải chứng minh (1) đúng với </w:t>
      </w:r>
      <w:r w:rsidRPr="004E7085">
        <w:rPr>
          <w:rFonts w:ascii="Chu Van An" w:hAnsi="Chu Van An" w:cs="Chu Van An"/>
          <w:position w:val="-6"/>
          <w:sz w:val="24"/>
          <w:szCs w:val="24"/>
        </w:rPr>
        <w:object w:dxaOrig="780" w:dyaOrig="260" w14:anchorId="577022CF">
          <v:shape id="_x0000_i1091" type="#_x0000_t75" style="width:39.75pt;height:12.75pt" o:ole="">
            <v:imagedata r:id="rId100" o:title=""/>
          </v:shape>
          <o:OLEObject Type="Embed" ProgID="Equation.DSMT4" ShapeID="_x0000_i1091" DrawAspect="Content" ObjectID="_1688581164" r:id="rId101"/>
        </w:object>
      </w:r>
      <w:r w:rsidRPr="004E7085">
        <w:rPr>
          <w:rFonts w:ascii="Chu Van An" w:hAnsi="Chu Van An" w:cs="Chu Van An"/>
          <w:sz w:val="24"/>
          <w:szCs w:val="24"/>
        </w:rPr>
        <w:t xml:space="preserve">. </w:t>
      </w:r>
      <w:r w:rsidRPr="004E7085">
        <w:rPr>
          <w:rFonts w:ascii="Chu Van An" w:hAnsi="Chu Van An" w:cs="Chu Van An"/>
          <w:sz w:val="24"/>
          <w:szCs w:val="24"/>
          <w:lang w:val="fr-FR"/>
        </w:rPr>
        <w:t>Có nghĩa ta phải chứng minh:</w:t>
      </w:r>
    </w:p>
    <w:p w14:paraId="2D8076D3" w14:textId="77777777" w:rsidR="00FF1050" w:rsidRPr="004E7085" w:rsidRDefault="00FF1050" w:rsidP="00FF1050">
      <w:pPr>
        <w:spacing w:line="240" w:lineRule="auto"/>
        <w:ind w:firstLine="709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position w:val="-24"/>
          <w:sz w:val="24"/>
          <w:szCs w:val="24"/>
        </w:rPr>
        <w:object w:dxaOrig="3820" w:dyaOrig="580" w14:anchorId="03F44302">
          <v:shape id="_x0000_i1092" type="#_x0000_t75" style="width:190.5pt;height:29.25pt" o:ole="">
            <v:imagedata r:id="rId102" o:title=""/>
          </v:shape>
          <o:OLEObject Type="Embed" ProgID="Equation.DSMT4" ShapeID="_x0000_i1092" DrawAspect="Content" ObjectID="_1688581165" r:id="rId103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</w:t>
      </w:r>
    </w:p>
    <w:p w14:paraId="345B59CA" w14:textId="77777777" w:rsidR="00FF1050" w:rsidRPr="004E7085" w:rsidRDefault="00FF1050" w:rsidP="00FF1050">
      <w:pPr>
        <w:spacing w:line="240" w:lineRule="auto"/>
        <w:ind w:firstLine="709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lastRenderedPageBreak/>
        <w:t xml:space="preserve">Thật vậy: </w:t>
      </w:r>
      <w:r w:rsidRPr="004E7085">
        <w:rPr>
          <w:rFonts w:ascii="Chu Van An" w:hAnsi="Chu Van An" w:cs="Chu Van An"/>
          <w:position w:val="-24"/>
          <w:sz w:val="24"/>
          <w:szCs w:val="24"/>
        </w:rPr>
        <w:object w:dxaOrig="4020" w:dyaOrig="580" w14:anchorId="4CBB551B">
          <v:shape id="_x0000_i1093" type="#_x0000_t75" style="width:201pt;height:29.25pt" o:ole="">
            <v:imagedata r:id="rId104" o:title=""/>
          </v:shape>
          <o:OLEObject Type="Embed" ProgID="Equation.DSMT4" ShapeID="_x0000_i1093" DrawAspect="Content" ObjectID="_1688581166" r:id="rId105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</w:t>
      </w:r>
    </w:p>
    <w:p w14:paraId="2F906BC2" w14:textId="77777777" w:rsidR="00FF1050" w:rsidRPr="004E7085" w:rsidRDefault="00FF1050" w:rsidP="00FF1050">
      <w:pPr>
        <w:tabs>
          <w:tab w:val="left" w:pos="7878"/>
        </w:tabs>
        <w:spacing w:line="240" w:lineRule="auto"/>
        <w:ind w:firstLine="1276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position w:val="-24"/>
          <w:sz w:val="24"/>
          <w:szCs w:val="24"/>
        </w:rPr>
        <w:object w:dxaOrig="6580" w:dyaOrig="580" w14:anchorId="49BCBB2F">
          <v:shape id="_x0000_i1094" type="#_x0000_t75" style="width:330pt;height:29.25pt" o:ole="">
            <v:imagedata r:id="rId106" o:title=""/>
          </v:shape>
          <o:OLEObject Type="Embed" ProgID="Equation.DSMT4" ShapeID="_x0000_i1094" DrawAspect="Content" ObjectID="_1688581167" r:id="rId107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(đúng).</w:t>
      </w:r>
      <w:r w:rsidRPr="004E7085">
        <w:rPr>
          <w:rFonts w:ascii="Chu Van An" w:hAnsi="Chu Van An" w:cs="Chu Van An"/>
          <w:sz w:val="24"/>
          <w:szCs w:val="24"/>
        </w:rPr>
        <w:tab/>
      </w:r>
    </w:p>
    <w:p w14:paraId="59743FA7" w14:textId="3C074946" w:rsidR="007A7E85" w:rsidRPr="004E7085" w:rsidRDefault="00A942B2" w:rsidP="004C4F30">
      <w:pPr>
        <w:tabs>
          <w:tab w:val="left" w:pos="992"/>
        </w:tabs>
        <w:spacing w:before="120" w:after="0" w:line="240" w:lineRule="auto"/>
        <w:ind w:left="426"/>
        <w:jc w:val="both"/>
        <w:rPr>
          <w:rFonts w:ascii="Chu Van An" w:eastAsia="Chu Van An" w:hAnsi="Chu Van An" w:cs="Chu Van An"/>
          <w:b/>
          <w:color w:val="0000CC"/>
          <w:sz w:val="24"/>
          <w:szCs w:val="24"/>
        </w:rPr>
      </w:pPr>
      <w:r w:rsidRPr="004E7085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3F50532B" wp14:editId="15991F2E">
                <wp:extent cx="6515100" cy="3657599"/>
                <wp:effectExtent l="0" t="0" r="19050" b="19685"/>
                <wp:docPr id="98" name="Group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0" cy="3657599"/>
                          <a:chOff x="2112263" y="2946562"/>
                          <a:chExt cx="6515100" cy="3498573"/>
                        </a:xfrm>
                      </wpg:grpSpPr>
                      <wpg:grpSp>
                        <wpg:cNvPr id="99" name="Group 99"/>
                        <wpg:cNvGrpSpPr/>
                        <wpg:grpSpPr>
                          <a:xfrm>
                            <a:off x="2112263" y="2946562"/>
                            <a:ext cx="6515100" cy="3498573"/>
                            <a:chOff x="-110490" y="0"/>
                            <a:chExt cx="6515100" cy="3498573"/>
                          </a:xfrm>
                        </wpg:grpSpPr>
                        <wps:wsp>
                          <wps:cNvPr id="100" name="Rectangle 100"/>
                          <wps:cNvSpPr/>
                          <wps:spPr>
                            <a:xfrm>
                              <a:off x="-110490" y="0"/>
                              <a:ext cx="6467475" cy="1666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91BDC34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1" name="Freeform: Shape 101"/>
                          <wps:cNvSpPr/>
                          <wps:spPr>
                            <a:xfrm>
                              <a:off x="-110490" y="253165"/>
                              <a:ext cx="6515100" cy="324540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435090" h="1533525" extrusionOk="0">
                                  <a:moveTo>
                                    <a:pt x="14522" y="0"/>
                                  </a:moveTo>
                                  <a:lnTo>
                                    <a:pt x="6324830" y="0"/>
                                  </a:lnTo>
                                  <a:cubicBezTo>
                                    <a:pt x="6385725" y="0"/>
                                    <a:pt x="6435090" y="49365"/>
                                    <a:pt x="6435090" y="110260"/>
                                  </a:cubicBezTo>
                                  <a:lnTo>
                                    <a:pt x="6435090" y="1519003"/>
                                  </a:lnTo>
                                  <a:cubicBezTo>
                                    <a:pt x="6435090" y="1527023"/>
                                    <a:pt x="6428588" y="1533525"/>
                                    <a:pt x="6420568" y="1533525"/>
                                  </a:cubicBezTo>
                                  <a:lnTo>
                                    <a:pt x="110260" y="1533525"/>
                                  </a:lnTo>
                                  <a:cubicBezTo>
                                    <a:pt x="49365" y="1533525"/>
                                    <a:pt x="0" y="1484160"/>
                                    <a:pt x="0" y="1423265"/>
                                  </a:cubicBezTo>
                                  <a:lnTo>
                                    <a:pt x="0" y="14522"/>
                                  </a:lnTo>
                                  <a:cubicBezTo>
                                    <a:pt x="0" y="6502"/>
                                    <a:pt x="6502" y="0"/>
                                    <a:pt x="14522" y="0"/>
                                  </a:cubicBez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EFFF7"/>
                                </a:gs>
                                <a:gs pos="7946">
                                  <a:srgbClr val="FDFFF8"/>
                                </a:gs>
                                <a:gs pos="60196">
                                  <a:srgbClr val="F5FFFD"/>
                                </a:gs>
                                <a:gs pos="72000">
                                  <a:srgbClr val="F5FFFD"/>
                                </a:gs>
                                <a:gs pos="76125">
                                  <a:srgbClr val="F3FFFE"/>
                                </a:gs>
                                <a:gs pos="98000">
                                  <a:srgbClr val="EFFFFF"/>
                                </a:gs>
                                <a:gs pos="99001">
                                  <a:srgbClr val="FFFFFB"/>
                                </a:gs>
                                <a:gs pos="100000">
                                  <a:srgbClr val="F2FFFE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5875" cap="flat" cmpd="sng">
                              <a:solidFill>
                                <a:srgbClr val="4D6D1E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6CA87A7C" w14:textId="77777777" w:rsidR="0024493E" w:rsidRDefault="0024493E">
                                <w:pPr>
                                  <w:spacing w:line="258" w:lineRule="auto"/>
                                  <w:jc w:val="both"/>
                                  <w:textDirection w:val="btLr"/>
                                </w:pPr>
                              </w:p>
                              <w:p w14:paraId="166FDAAA" w14:textId="542E213A" w:rsidR="0024493E" w:rsidRDefault="0024493E" w:rsidP="009C1385">
                                <w:pPr>
                                  <w:pStyle w:val="ListParagraph"/>
                                  <w:numPr>
                                    <w:ilvl w:val="0"/>
                                    <w:numId w:val="31"/>
                                  </w:numPr>
                                  <w:tabs>
                                    <w:tab w:val="left" w:pos="142"/>
                                    <w:tab w:val="left" w:pos="426"/>
                                  </w:tabs>
                                  <w:spacing w:line="276" w:lineRule="auto"/>
                                  <w:ind w:left="0" w:firstLine="0"/>
                                  <w:textDirection w:val="btLr"/>
                                </w:pPr>
                                <w:r w:rsidRPr="00E9175F"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</w:rPr>
                                  <w:t xml:space="preserve">Phương pháp: </w:t>
                                </w:r>
                                <w:r w:rsidR="009C1385"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</w:rPr>
                                  <w:t xml:space="preserve"> </w:t>
                                </w:r>
                              </w:p>
                              <w:p w14:paraId="7FE86224" w14:textId="375F3F19" w:rsidR="0024493E" w:rsidRPr="00E9175F" w:rsidRDefault="0024493E" w:rsidP="009C1385">
                                <w:pPr>
                                  <w:pStyle w:val="ListParagraph"/>
                                  <w:numPr>
                                    <w:ilvl w:val="0"/>
                                    <w:numId w:val="33"/>
                                  </w:numPr>
                                  <w:tabs>
                                    <w:tab w:val="left" w:pos="567"/>
                                  </w:tabs>
                                  <w:spacing w:line="276" w:lineRule="auto"/>
                                  <w:ind w:left="284" w:hanging="142"/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</w:pPr>
                                <w:r w:rsidRP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Để chứng minh một mệnh đề </w:t>
                                </w:r>
                                <w:r w:rsidRPr="001C0818">
                                  <w:rPr>
                                    <w:position w:val="-14"/>
                                  </w:rPr>
                                  <w:object w:dxaOrig="1160" w:dyaOrig="380" w14:anchorId="52B8ABE9">
                                    <v:shape id="_x0000_i1096" type="#_x0000_t75" style="width:57.75pt;height:18pt" o:ole="">
                                      <v:imagedata r:id="rId108" o:title=""/>
                                    </v:shape>
                                    <o:OLEObject Type="Embed" ProgID="Equation.DSMT4" ShapeID="_x0000_i1096" DrawAspect="Content" ObjectID="_1688581316" r:id="rId109"/>
                                  </w:object>
                                </w:r>
                                <w:r w:rsidRP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 phụ thuộc vào số tự nhiên n đúng với mọi </w:t>
                                </w:r>
                                <w:r w:rsidRPr="001C0818">
                                  <w:rPr>
                                    <w:position w:val="-4"/>
                                  </w:rPr>
                                  <w:object w:dxaOrig="580" w:dyaOrig="220" w14:anchorId="11A7E4FC">
                                    <v:shape id="_x0000_i1098" type="#_x0000_t75" style="width:29.25pt;height:10.5pt" o:ole="">
                                      <v:imagedata r:id="rId110" o:title=""/>
                                    </v:shape>
                                    <o:OLEObject Type="Embed" ProgID="Equation.DSMT4" ShapeID="_x0000_i1098" DrawAspect="Content" ObjectID="_1688581317" r:id="rId111"/>
                                  </w:object>
                                </w:r>
                                <w:r w:rsidRP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 (m là số tự nhiên cho trước), ta thực hiện theo hai bước sau:</w:t>
                                </w:r>
                              </w:p>
                              <w:p w14:paraId="110A0966" w14:textId="77777777" w:rsidR="0024493E" w:rsidRPr="00E9175F" w:rsidRDefault="0024493E" w:rsidP="009C1385">
                                <w:pPr>
                                  <w:pStyle w:val="ListParagraph"/>
                                  <w:numPr>
                                    <w:ilvl w:val="0"/>
                                    <w:numId w:val="39"/>
                                  </w:numPr>
                                  <w:tabs>
                                    <w:tab w:val="left" w:pos="426"/>
                                  </w:tabs>
                                  <w:spacing w:line="276" w:lineRule="auto"/>
                                  <w:ind w:left="284" w:firstLine="0"/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</w:pPr>
                                <w:r w:rsidRPr="000E1241">
                                  <w:rPr>
                                    <w:rFonts w:ascii="Chu Van An" w:hAnsi="Chu Van An" w:cs="Chu Van An"/>
                                    <w:i/>
                                    <w:iCs/>
                                    <w:color w:val="0000CC"/>
                                    <w:szCs w:val="24"/>
                                  </w:rPr>
                                  <w:t>Bước 1:</w:t>
                                </w:r>
                                <w:r w:rsidRPr="000E1241">
                                  <w:rPr>
                                    <w:rFonts w:ascii="Chu Van An" w:hAnsi="Chu Van An" w:cs="Chu Van An"/>
                                    <w:color w:val="0000CC"/>
                                    <w:szCs w:val="24"/>
                                  </w:rPr>
                                  <w:t xml:space="preserve"> </w:t>
                                </w:r>
                                <w:r w:rsidRP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Chứng minh rằng khi </w:t>
                                </w:r>
                                <w:r w:rsidRPr="001C0818">
                                  <w:rPr>
                                    <w:position w:val="-4"/>
                                  </w:rPr>
                                  <w:object w:dxaOrig="600" w:dyaOrig="180" w14:anchorId="71085B21">
                                    <v:shape id="_x0000_i1100" type="#_x0000_t75" style="width:29.25pt;height:8.25pt" o:ole="">
                                      <v:imagedata r:id="rId112" o:title=""/>
                                    </v:shape>
                                    <o:OLEObject Type="Embed" ProgID="Equation.DSMT4" ShapeID="_x0000_i1100" DrawAspect="Content" ObjectID="_1688581318" r:id="rId113"/>
                                  </w:object>
                                </w:r>
                                <w:r w:rsidRP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. </w:t>
                                </w:r>
                                <w:r w:rsidRPr="001C0818">
                                  <w:rPr>
                                    <w:position w:val="-14"/>
                                  </w:rPr>
                                  <w:object w:dxaOrig="1280" w:dyaOrig="380" w14:anchorId="689CFB0B">
                                    <v:shape id="_x0000_i1102" type="#_x0000_t75" style="width:63.75pt;height:18pt" o:ole="">
                                      <v:imagedata r:id="rId114" o:title=""/>
                                    </v:shape>
                                    <o:OLEObject Type="Embed" ProgID="Equation.DSMT4" ShapeID="_x0000_i1102" DrawAspect="Content" ObjectID="_1688581319" r:id="rId115"/>
                                  </w:object>
                                </w:r>
                                <w:r w:rsidRP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 luôn đúng</w:t>
                                </w:r>
                              </w:p>
                              <w:p w14:paraId="49174D85" w14:textId="77777777" w:rsidR="0024493E" w:rsidRPr="00E9175F" w:rsidRDefault="0024493E" w:rsidP="000E1241">
                                <w:pPr>
                                  <w:pStyle w:val="ListParagraph"/>
                                  <w:numPr>
                                    <w:ilvl w:val="0"/>
                                    <w:numId w:val="39"/>
                                  </w:numPr>
                                  <w:tabs>
                                    <w:tab w:val="left" w:pos="426"/>
                                  </w:tabs>
                                  <w:ind w:left="284" w:firstLine="0"/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</w:pPr>
                                <w:r w:rsidRPr="000E1241">
                                  <w:rPr>
                                    <w:rFonts w:ascii="Chu Van An" w:hAnsi="Chu Van An" w:cs="Chu Van An"/>
                                    <w:i/>
                                    <w:iCs/>
                                    <w:color w:val="0000CC"/>
                                    <w:szCs w:val="24"/>
                                  </w:rPr>
                                  <w:t>Bước 2</w:t>
                                </w:r>
                                <w:r w:rsidRP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: Với k là một số tự nhiên tùy ý, </w:t>
                                </w:r>
                                <w:r w:rsidRPr="001C0818">
                                  <w:rPr>
                                    <w:position w:val="-6"/>
                                  </w:rPr>
                                  <w:object w:dxaOrig="580" w:dyaOrig="260" w14:anchorId="6957D126">
                                    <v:shape id="_x0000_i1104" type="#_x0000_t75" style="width:29.25pt;height:12.75pt" o:ole="">
                                      <v:imagedata r:id="rId116" o:title=""/>
                                    </v:shape>
                                    <o:OLEObject Type="Embed" ProgID="Equation.DSMT4" ShapeID="_x0000_i1104" DrawAspect="Content" ObjectID="_1688581320" r:id="rId117"/>
                                  </w:object>
                                </w:r>
                                <w:r w:rsidRP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. Giả sử đúng với </w:t>
                                </w:r>
                                <w:r w:rsidRPr="001C0818">
                                  <w:rPr>
                                    <w:position w:val="-6"/>
                                  </w:rPr>
                                  <w:object w:dxaOrig="520" w:dyaOrig="260" w14:anchorId="68FF9E2E">
                                    <v:shape id="_x0000_i1106" type="#_x0000_t75" style="width:25.5pt;height:12.75pt" o:ole="">
                                      <v:imagedata r:id="rId118" o:title=""/>
                                    </v:shape>
                                    <o:OLEObject Type="Embed" ProgID="Equation.DSMT4" ShapeID="_x0000_i1106" DrawAspect="Content" ObjectID="_1688581321" r:id="rId119"/>
                                  </w:object>
                                </w:r>
                                <w:r w:rsidRP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, ta được </w:t>
                                </w:r>
                                <w:r w:rsidRPr="001C0818">
                                  <w:rPr>
                                    <w:position w:val="-14"/>
                                  </w:rPr>
                                  <w:object w:dxaOrig="1140" w:dyaOrig="380" w14:anchorId="316442D2">
                                    <v:shape id="_x0000_i1108" type="#_x0000_t75" style="width:57pt;height:18pt" o:ole="">
                                      <v:imagedata r:id="rId120" o:title=""/>
                                    </v:shape>
                                    <o:OLEObject Type="Embed" ProgID="Equation.DSMT4" ShapeID="_x0000_i1108" DrawAspect="Content" ObjectID="_1688581322" r:id="rId121"/>
                                  </w:object>
                                </w:r>
                                <w:r w:rsidRP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 đúng</w:t>
                                </w:r>
                              </w:p>
                              <w:p w14:paraId="1E05BB63" w14:textId="77777777" w:rsidR="0024493E" w:rsidRPr="00E9175F" w:rsidRDefault="0024493E" w:rsidP="000E1241">
                                <w:pPr>
                                  <w:pStyle w:val="ListParagraph"/>
                                  <w:numPr>
                                    <w:ilvl w:val="0"/>
                                    <w:numId w:val="39"/>
                                  </w:numPr>
                                  <w:tabs>
                                    <w:tab w:val="left" w:pos="426"/>
                                  </w:tabs>
                                  <w:ind w:left="284" w:firstLine="0"/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</w:pPr>
                                <w:r w:rsidRPr="000E1241">
                                  <w:rPr>
                                    <w:rFonts w:ascii="Chu Van An" w:hAnsi="Chu Van An" w:cs="Chu Van An"/>
                                    <w:i/>
                                    <w:iCs/>
                                    <w:color w:val="0000CC"/>
                                    <w:szCs w:val="24"/>
                                  </w:rPr>
                                  <w:t>Bước 3</w:t>
                                </w:r>
                                <w:r w:rsidRP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: Ta sẽ chứng minh đẳng thức đúng khi </w:t>
                                </w:r>
                                <w:r w:rsidRPr="001C0818">
                                  <w:rPr>
                                    <w:position w:val="-6"/>
                                  </w:rPr>
                                  <w:object w:dxaOrig="780" w:dyaOrig="260" w14:anchorId="6E6452A5">
                                    <v:shape id="_x0000_i1110" type="#_x0000_t75" style="width:39.75pt;height:12.75pt" o:ole="">
                                      <v:imagedata r:id="rId122" o:title=""/>
                                    </v:shape>
                                    <o:OLEObject Type="Embed" ProgID="Equation.DSMT4" ShapeID="_x0000_i1110" DrawAspect="Content" ObjectID="_1688581323" r:id="rId123"/>
                                  </w:object>
                                </w:r>
                                <w:r w:rsidRP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. </w:t>
                                </w:r>
                              </w:p>
                              <w:p w14:paraId="5CF29729" w14:textId="77777777" w:rsidR="0024493E" w:rsidRPr="00E9175F" w:rsidRDefault="0024493E" w:rsidP="009C1385">
                                <w:pPr>
                                  <w:pStyle w:val="ListParagraph"/>
                                  <w:numPr>
                                    <w:ilvl w:val="0"/>
                                    <w:numId w:val="40"/>
                                  </w:numPr>
                                  <w:ind w:hanging="11"/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</w:pPr>
                                <w:r w:rsidRPr="00E9175F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Cs w:val="24"/>
                                  </w:rPr>
                                  <w:t>Cách 1</w:t>
                                </w:r>
                                <w:r w:rsidRP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: Ta có </w:t>
                                </w:r>
                                <w:r w:rsidRPr="001C0818">
                                  <w:rPr>
                                    <w:position w:val="-14"/>
                                  </w:rPr>
                                  <w:object w:dxaOrig="1680" w:dyaOrig="380" w14:anchorId="19C37469">
                                    <v:shape id="_x0000_i1112" type="#_x0000_t75" style="width:82.5pt;height:18pt" o:ole="">
                                      <v:imagedata r:id="rId124" o:title=""/>
                                    </v:shape>
                                    <o:OLEObject Type="Embed" ProgID="Equation.DSMT4" ShapeID="_x0000_i1112" DrawAspect="Content" ObjectID="_1688581324" r:id="rId125"/>
                                  </w:object>
                                </w:r>
                                <w:r w:rsidRP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, thông thường thì sẽ sử dụng giả thiết </w:t>
                                </w:r>
                                <w:r w:rsidRPr="001C0818">
                                  <w:rPr>
                                    <w:position w:val="-14"/>
                                  </w:rPr>
                                  <w:object w:dxaOrig="3400" w:dyaOrig="380" w14:anchorId="7A55AC58">
                                    <v:shape id="_x0000_i1114" type="#_x0000_t75" style="width:167.25pt;height:18pt" o:ole="">
                                      <v:imagedata r:id="rId126" o:title=""/>
                                    </v:shape>
                                    <o:OLEObject Type="Embed" ProgID="Equation.DSMT4" ShapeID="_x0000_i1114" DrawAspect="Content" ObjectID="_1688581325" r:id="rId127"/>
                                  </w:object>
                                </w:r>
                                <w:r w:rsidRP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 </w:t>
                                </w:r>
                              </w:p>
                              <w:p w14:paraId="1190B390" w14:textId="77777777" w:rsidR="00E9175F" w:rsidRDefault="0024493E" w:rsidP="009C1385">
                                <w:pPr>
                                  <w:pStyle w:val="ListParagraph"/>
                                  <w:numPr>
                                    <w:ilvl w:val="0"/>
                                    <w:numId w:val="40"/>
                                  </w:numPr>
                                  <w:ind w:hanging="11"/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</w:pPr>
                                <w:r w:rsidRPr="00E9175F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Cs w:val="24"/>
                                  </w:rPr>
                                  <w:t>Cách 2</w:t>
                                </w:r>
                                <w:r w:rsidRPr="00E9175F">
                                  <w:rPr>
                                    <w:rFonts w:ascii="Chu Van An" w:hAnsi="Chu Van An" w:cs="Chu Van An"/>
                                    <w:i/>
                                    <w:iCs/>
                                    <w:color w:val="0000CC"/>
                                    <w:szCs w:val="24"/>
                                  </w:rPr>
                                  <w:t>:</w:t>
                                </w:r>
                                <w:r w:rsidRPr="00E9175F">
                                  <w:rPr>
                                    <w:rFonts w:ascii="Chu Van An" w:hAnsi="Chu Van An" w:cs="Chu Van An"/>
                                    <w:color w:val="0000CC"/>
                                    <w:szCs w:val="24"/>
                                  </w:rPr>
                                  <w:t xml:space="preserve"> </w:t>
                                </w:r>
                                <w:r w:rsidR="00E9175F" w:rsidRPr="00E9175F">
                                  <w:rPr>
                                    <w:position w:val="-14"/>
                                  </w:rPr>
                                  <w:object w:dxaOrig="2799" w:dyaOrig="380" w14:anchorId="43C1A1C2">
                                    <v:shape id="_x0000_i1116" type="#_x0000_t75" style="width:138.75pt;height:18pt" o:ole="">
                                      <v:imagedata r:id="rId128" o:title=""/>
                                    </v:shape>
                                    <o:OLEObject Type="Embed" ProgID="Equation.DSMT4" ShapeID="_x0000_i1116" DrawAspect="Content" ObjectID="_1688581326" r:id="rId129"/>
                                  </w:object>
                                </w:r>
                                <w:r w:rsidRP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. </w:t>
                                </w:r>
                              </w:p>
                              <w:p w14:paraId="619DE3B3" w14:textId="23910089" w:rsidR="0024493E" w:rsidRPr="00E9175F" w:rsidRDefault="0024493E" w:rsidP="009C1385">
                                <w:pPr>
                                  <w:pStyle w:val="ListParagraph"/>
                                  <w:numPr>
                                    <w:ilvl w:val="0"/>
                                    <w:numId w:val="40"/>
                                  </w:numPr>
                                  <w:ind w:hanging="11"/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</w:pPr>
                                <w:r w:rsidRP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Xét </w:t>
                                </w:r>
                                <w:r w:rsidR="00E9175F" w:rsidRPr="00E9175F">
                                  <w:rPr>
                                    <w:position w:val="-14"/>
                                  </w:rPr>
                                  <w:object w:dxaOrig="5000" w:dyaOrig="380" w14:anchorId="766757A1">
                                    <v:shape id="_x0000_i1118" type="#_x0000_t75" style="width:248.25pt;height:18pt" o:ole="">
                                      <v:imagedata r:id="rId130" o:title=""/>
                                    </v:shape>
                                    <o:OLEObject Type="Embed" ProgID="Equation.DSMT4" ShapeID="_x0000_i1118" DrawAspect="Content" ObjectID="_1688581327" r:id="rId131"/>
                                  </w:object>
                                </w:r>
                                <w:r w:rsidRP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 </w:t>
                                </w:r>
                              </w:p>
                              <w:p w14:paraId="013521C6" w14:textId="77777777" w:rsidR="0024493E" w:rsidRPr="00E9175F" w:rsidRDefault="0024493E" w:rsidP="009C1385">
                                <w:pPr>
                                  <w:pStyle w:val="ListParagraph"/>
                                  <w:numPr>
                                    <w:ilvl w:val="0"/>
                                    <w:numId w:val="40"/>
                                  </w:numPr>
                                  <w:ind w:hanging="11"/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</w:pPr>
                                <w:r w:rsidRP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Theo nguyên lý quy nạp toán học, ta kết luận rằng </w:t>
                                </w:r>
                                <w:r w:rsidRPr="001C0818">
                                  <w:rPr>
                                    <w:position w:val="-14"/>
                                  </w:rPr>
                                  <w:object w:dxaOrig="499" w:dyaOrig="380" w14:anchorId="7599B89E">
                                    <v:shape id="_x0000_i1120" type="#_x0000_t75" style="width:24.75pt;height:18pt" o:ole="">
                                      <v:imagedata r:id="rId132" o:title=""/>
                                    </v:shape>
                                    <o:OLEObject Type="Embed" ProgID="Equation.DSMT4" ShapeID="_x0000_i1120" DrawAspect="Content" ObjectID="_1688581328" r:id="rId133"/>
                                  </w:object>
                                </w:r>
                                <w:r w:rsidRP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 đúng với mọi số tự nhiên </w:t>
                                </w:r>
                                <w:r w:rsidRPr="001C0818">
                                  <w:rPr>
                                    <w:position w:val="-6"/>
                                  </w:rPr>
                                  <w:object w:dxaOrig="620" w:dyaOrig="240" w14:anchorId="254C6C6D">
                                    <v:shape id="_x0000_i1122" type="#_x0000_t75" style="width:31.5pt;height:12pt" o:ole="">
                                      <v:imagedata r:id="rId134" o:title=""/>
                                    </v:shape>
                                    <o:OLEObject Type="Embed" ProgID="Equation.DSMT4" ShapeID="_x0000_i1122" DrawAspect="Content" ObjectID="_1688581329" r:id="rId135"/>
                                  </w:object>
                                </w:r>
                                <w:r w:rsidRPr="00E9175F">
                                  <w:rPr>
                                    <w:rFonts w:ascii="Chu Van An" w:hAnsi="Chu Van An" w:cs="Chu Van An"/>
                                    <w:szCs w:val="24"/>
                                  </w:rPr>
                                  <w:t xml:space="preserve"> </w:t>
                                </w:r>
                              </w:p>
                              <w:p w14:paraId="7BF8C05C" w14:textId="3FE7C612" w:rsidR="0024493E" w:rsidRDefault="0024493E" w:rsidP="00775A4B">
                                <w:pPr>
                                  <w:spacing w:line="360" w:lineRule="auto"/>
                                  <w:textDirection w:val="btLr"/>
                                </w:pPr>
                              </w:p>
                              <w:p w14:paraId="10F887AE" w14:textId="77777777" w:rsidR="0024493E" w:rsidRDefault="0024493E">
                                <w:pPr>
                                  <w:spacing w:line="258" w:lineRule="auto"/>
                                  <w:textDirection w:val="btLr"/>
                                </w:pPr>
                              </w:p>
                              <w:p w14:paraId="2979D43C" w14:textId="77777777" w:rsidR="0024493E" w:rsidRDefault="0024493E">
                                <w:pPr>
                                  <w:spacing w:line="258" w:lineRule="auto"/>
                                  <w:ind w:firstLine="287"/>
                                  <w:jc w:val="both"/>
                                  <w:textDirection w:val="btLr"/>
                                </w:pPr>
                              </w:p>
                              <w:p w14:paraId="41CFDA36" w14:textId="77777777" w:rsidR="0024493E" w:rsidRDefault="0024493E">
                                <w:pPr>
                                  <w:spacing w:line="258" w:lineRule="auto"/>
                                  <w:ind w:left="287" w:firstLine="287"/>
                                  <w:textDirection w:val="btLr"/>
                                </w:pPr>
                              </w:p>
                              <w:p w14:paraId="5DF33058" w14:textId="77777777" w:rsidR="0024493E" w:rsidRDefault="0024493E">
                                <w:pPr>
                                  <w:spacing w:line="258" w:lineRule="auto"/>
                                  <w:textDirection w:val="btLr"/>
                                </w:pPr>
                              </w:p>
                              <w:p w14:paraId="55927AEE" w14:textId="77777777" w:rsidR="0024493E" w:rsidRDefault="0024493E">
                                <w:pPr>
                                  <w:spacing w:line="258" w:lineRule="auto"/>
                                  <w:ind w:firstLine="287"/>
                                  <w:jc w:val="both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  <wpg:grpSp>
                          <wpg:cNvPr id="102" name="Group 102"/>
                          <wpg:cNvGrpSpPr/>
                          <wpg:grpSpPr>
                            <a:xfrm>
                              <a:off x="150812" y="0"/>
                              <a:ext cx="5641331" cy="571533"/>
                              <a:chOff x="150812" y="0"/>
                              <a:chExt cx="5641667" cy="571533"/>
                            </a:xfrm>
                          </wpg:grpSpPr>
                          <wpg:grpSp>
                            <wpg:cNvPr id="103" name="Group 103"/>
                            <wpg:cNvGrpSpPr/>
                            <wpg:grpSpPr>
                              <a:xfrm>
                                <a:off x="150812" y="0"/>
                                <a:ext cx="5641667" cy="485775"/>
                                <a:chOff x="150812" y="0"/>
                                <a:chExt cx="5641667" cy="485775"/>
                              </a:xfrm>
                            </wpg:grpSpPr>
                            <wpg:grpSp>
                              <wpg:cNvPr id="104" name="Group 104"/>
                              <wpg:cNvGrpSpPr/>
                              <wpg:grpSpPr>
                                <a:xfrm>
                                  <a:off x="184141" y="0"/>
                                  <a:ext cx="5608338" cy="485775"/>
                                  <a:chOff x="184141" y="0"/>
                                  <a:chExt cx="5608338" cy="485775"/>
                                </a:xfrm>
                              </wpg:grpSpPr>
                              <wps:wsp>
                                <wps:cNvPr id="105" name="Rectangle: Single Corner Snipped 105"/>
                                <wps:cNvSpPr/>
                                <wps:spPr>
                                  <a:xfrm>
                                    <a:off x="184141" y="38090"/>
                                    <a:ext cx="5608338" cy="447554"/>
                                  </a:xfrm>
                                  <a:prstGeom prst="snip1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7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5537C4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06" name="Group 106"/>
                                <wpg:cNvGrpSpPr/>
                                <wpg:grpSpPr>
                                  <a:xfrm>
                                    <a:off x="1502180" y="0"/>
                                    <a:ext cx="4160911" cy="485775"/>
                                    <a:chOff x="1502180" y="0"/>
                                    <a:chExt cx="4160911" cy="485775"/>
                                  </a:xfrm>
                                </wpg:grpSpPr>
                                <wpg:grpSp>
                                  <wpg:cNvPr id="107" name="Group 107"/>
                                  <wpg:cNvGrpSpPr/>
                                  <wpg:grpSpPr>
                                    <a:xfrm>
                                      <a:off x="1611714" y="104387"/>
                                      <a:ext cx="4051377" cy="369570"/>
                                      <a:chOff x="1611714" y="104387"/>
                                      <a:chExt cx="4051377" cy="369570"/>
                                    </a:xfrm>
                                  </wpg:grpSpPr>
                                  <wps:wsp>
                                    <wps:cNvPr id="108" name="Arrow: Chevron 108"/>
                                    <wps:cNvSpPr/>
                                    <wps:spPr>
                                      <a:xfrm>
                                        <a:off x="1761732" y="105161"/>
                                        <a:ext cx="3901359" cy="276225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97000">
                                            <a:srgbClr val="FFFFFF"/>
                                          </a:gs>
                                          <a:gs pos="100000">
                                            <a:srgbClr val="63A0CB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 w="15875" cap="flat" cmpd="sng">
                                        <a:solidFill>
                                          <a:srgbClr val="C793FB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29803"/>
                                          </a:srgbClr>
                                        </a:outerShdw>
                                      </a:effectLst>
                                    </wps:spPr>
                                    <wps:txbx>
                                      <w:txbxContent>
                                        <w:p w14:paraId="7E0EC137" w14:textId="77777777" w:rsidR="0024493E" w:rsidRPr="00FF1050" w:rsidRDefault="0024493E" w:rsidP="00FF1050">
                                          <w:pPr>
                                            <w:rPr>
                                              <w:rFonts w:ascii="Chu Van An" w:hAnsi="Chu Van An" w:cs="Chu Van An"/>
                                              <w:b/>
                                              <w:i/>
                                              <w:color w:val="0033CC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FF1050">
                                            <w:rPr>
                                              <w:rFonts w:ascii="Chu Van An" w:hAnsi="Chu Van An" w:cs="Chu Van An"/>
                                              <w:b/>
                                              <w:i/>
                                              <w:color w:val="0033CC"/>
                                              <w:sz w:val="24"/>
                                              <w:szCs w:val="24"/>
                                            </w:rPr>
                                            <w:t>Chứng minh bất đẳng thức.</w:t>
                                          </w:r>
                                        </w:p>
                                        <w:p w14:paraId="58B8A83A" w14:textId="22A70F9D" w:rsidR="0024493E" w:rsidRDefault="0024493E">
                                          <w:pPr>
                                            <w:spacing w:line="255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45700" rIns="91425" bIns="45700" anchor="ctr" anchorCtr="0">
                                      <a:noAutofit/>
                                    </wps:bodyPr>
                                  </wps:wsp>
                                  <wpg:grpSp>
                                    <wpg:cNvPr id="109" name="Group 109"/>
                                    <wpg:cNvGrpSpPr/>
                                    <wpg:grpSpPr>
                                      <a:xfrm>
                                        <a:off x="1611714" y="104387"/>
                                        <a:ext cx="342900" cy="369570"/>
                                        <a:chOff x="1611714" y="104387"/>
                                        <a:chExt cx="342900" cy="369570"/>
                                      </a:xfrm>
                                    </wpg:grpSpPr>
                                    <wps:wsp>
                                      <wps:cNvPr id="110" name="Freeform: Shape 110"/>
                                      <wps:cNvSpPr/>
                                      <wps:spPr>
                                        <a:xfrm>
                                          <a:off x="1642673" y="104387"/>
                                          <a:ext cx="228599" cy="27622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826136" h="866775" extrusionOk="0">
                                              <a:moveTo>
                                                <a:pt x="413068" y="0"/>
                                              </a:moveTo>
                                              <a:lnTo>
                                                <a:pt x="640742" y="238874"/>
                                              </a:lnTo>
                                              <a:lnTo>
                                                <a:pt x="644018" y="239879"/>
                                              </a:lnTo>
                                              <a:cubicBezTo>
                                                <a:pt x="753895" y="281816"/>
                                                <a:pt x="826136" y="352835"/>
                                                <a:pt x="826136" y="433387"/>
                                              </a:cubicBezTo>
                                              <a:cubicBezTo>
                                                <a:pt x="826136" y="513939"/>
                                                <a:pt x="753895" y="584959"/>
                                                <a:pt x="644018" y="626896"/>
                                              </a:cubicBezTo>
                                              <a:lnTo>
                                                <a:pt x="640744" y="627900"/>
                                              </a:lnTo>
                                              <a:lnTo>
                                                <a:pt x="413068" y="866775"/>
                                              </a:lnTo>
                                              <a:lnTo>
                                                <a:pt x="185392" y="627899"/>
                                              </a:lnTo>
                                              <a:lnTo>
                                                <a:pt x="182118" y="626896"/>
                                              </a:lnTo>
                                              <a:cubicBezTo>
                                                <a:pt x="94217" y="593346"/>
                                                <a:pt x="30402" y="541184"/>
                                                <a:pt x="8392" y="480418"/>
                                              </a:cubicBez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7"/>
                                              </a:lnTo>
                                              <a:cubicBezTo>
                                                <a:pt x="0" y="352835"/>
                                                <a:pt x="72241" y="281816"/>
                                                <a:pt x="182118" y="239879"/>
                                              </a:cubicBezTo>
                                              <a:lnTo>
                                                <a:pt x="185394" y="23887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gradFill>
                                          <a:gsLst>
                                            <a:gs pos="0">
                                              <a:srgbClr val="FFFFE5"/>
                                            </a:gs>
                                            <a:gs pos="47000">
                                              <a:srgbClr val="FFFFB3"/>
                                            </a:gs>
                                            <a:gs pos="55000">
                                              <a:srgbClr val="0000CC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l="50000" t="50000" r="50000" b="50000"/>
                                          </a:path>
                                          <a:tileRect/>
                                        </a:gra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7CDB5FC6" w14:textId="77777777" w:rsidR="0024493E" w:rsidRDefault="0024493E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11" name="Rectangle 111"/>
                                      <wps:cNvSpPr/>
                                      <wps:spPr>
                                        <a:xfrm>
                                          <a:off x="1611714" y="104387"/>
                                          <a:ext cx="342900" cy="3695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2D587EA7" w14:textId="77777777" w:rsidR="0024493E" w:rsidRDefault="0024493E">
                                            <w:pPr>
                                              <w:spacing w:line="255" w:lineRule="auto"/>
                                              <w:textDirection w:val="btLr"/>
                                            </w:pPr>
                                            <w:r>
                                              <w:rPr>
                                                <w:rFonts w:ascii="Cambria Math" w:eastAsia="Cambria Math" w:hAnsi="Cambria Math" w:cs="Cambria Math"/>
                                                <w:color w:val="C00000"/>
                                              </w:rPr>
                                              <w:t>▣</w:t>
                                            </w:r>
                                          </w:p>
                                        </w:txbxContent>
                                      </wps:txbx>
                                      <wps:bodyPr spcFirstLastPara="1" wrap="square" lIns="91425" tIns="45700" rIns="91425" bIns="45700" anchor="t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112" name="Group 112"/>
                                  <wpg:cNvGrpSpPr/>
                                  <wpg:grpSpPr>
                                    <a:xfrm>
                                      <a:off x="1502180" y="0"/>
                                      <a:ext cx="219072" cy="485775"/>
                                      <a:chOff x="1502180" y="0"/>
                                      <a:chExt cx="219072" cy="485775"/>
                                    </a:xfrm>
                                  </wpg:grpSpPr>
                                  <wps:wsp>
                                    <wps:cNvPr id="113" name="Freeform: Shape 113"/>
                                    <wps:cNvSpPr/>
                                    <wps:spPr>
                                      <a:xfrm rot="10800000">
                                        <a:off x="1602190" y="43248"/>
                                        <a:ext cx="119062" cy="43300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52426" h="590550" extrusionOk="0">
                                            <a:moveTo>
                                              <a:pt x="352426" y="590550"/>
                                            </a:moveTo>
                                            <a:lnTo>
                                              <a:pt x="152402" y="590550"/>
                                            </a:lnTo>
                                            <a:lnTo>
                                              <a:pt x="112766" y="488158"/>
                                            </a:lnTo>
                                            <a:lnTo>
                                              <a:pt x="52398" y="488158"/>
                                            </a:lnTo>
                                            <a:cubicBezTo>
                                              <a:pt x="23449" y="488158"/>
                                              <a:pt x="0" y="401785"/>
                                              <a:pt x="0" y="295276"/>
                                            </a:cubicBezTo>
                                            <a:cubicBezTo>
                                              <a:pt x="0" y="188766"/>
                                              <a:pt x="23449" y="102393"/>
                                              <a:pt x="52398" y="102393"/>
                                            </a:cubicBezTo>
                                            <a:lnTo>
                                              <a:pt x="112765" y="102393"/>
                                            </a:lnTo>
                                            <a:lnTo>
                                              <a:pt x="152402" y="0"/>
                                            </a:lnTo>
                                            <a:lnTo>
                                              <a:pt x="352426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3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5875EBA" w14:textId="77777777" w:rsidR="0024493E" w:rsidRDefault="0024493E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114" name="Flowchart: Terminator 114"/>
                                    <wps:cNvSpPr/>
                                    <wps:spPr>
                                      <a:xfrm flipH="1">
                                        <a:off x="1502180" y="0"/>
                                        <a:ext cx="109534" cy="485775"/>
                                      </a:xfrm>
                                      <a:prstGeom prst="flowChartTerminator">
                                        <a:avLst/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7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66D443F9" w14:textId="77777777" w:rsidR="0024493E" w:rsidRDefault="0024493E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115" name="Flowchart: Direct Access Storage 115"/>
                              <wps:cNvSpPr/>
                              <wps:spPr>
                                <a:xfrm>
                                  <a:off x="150812" y="2668"/>
                                  <a:ext cx="109534" cy="483107"/>
                                </a:xfrm>
                                <a:prstGeom prst="flowChartMagneticDrum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7"/>
                                    </a:gs>
                                    <a:gs pos="5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t="100000" r="100000"/>
                                  </a:path>
                                  <a:tileRect l="-100000" b="-100000"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062E45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g:grpSp>
                            <wpg:cNvPr id="116" name="Group 116"/>
                            <wpg:cNvGrpSpPr/>
                            <wpg:grpSpPr>
                              <a:xfrm>
                                <a:off x="327030" y="38100"/>
                                <a:ext cx="1349773" cy="533433"/>
                                <a:chOff x="327030" y="38100"/>
                                <a:chExt cx="1349773" cy="533433"/>
                              </a:xfrm>
                            </wpg:grpSpPr>
                            <wps:wsp>
                              <wps:cNvPr id="117" name="Flowchart: Preparation 117"/>
                              <wps:cNvSpPr/>
                              <wps:spPr>
                                <a:xfrm>
                                  <a:off x="327030" y="38100"/>
                                  <a:ext cx="1173959" cy="369332"/>
                                </a:xfrm>
                                <a:prstGeom prst="flowChartPreparation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F"/>
                                    </a:gs>
                                    <a:gs pos="29000">
                                      <a:srgbClr val="FFFFFF"/>
                                    </a:gs>
                                    <a:gs pos="50000">
                                      <a:srgbClr val="FFFFB3"/>
                                    </a:gs>
                                    <a:gs pos="85000">
                                      <a:srgbClr val="C793FB"/>
                                    </a:gs>
                                    <a:gs pos="96000">
                                      <a:srgbClr val="FFFFF7"/>
                                    </a:gs>
                                    <a:gs pos="100000">
                                      <a:srgbClr val="FFFFF7"/>
                                    </a:gs>
                                  </a:gsLst>
                                  <a:path path="circle">
                                    <a:fillToRect l="50000" t="50000" r="50000" b="5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1764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1C57B83E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118" name="Rectangle 118"/>
                              <wps:cNvSpPr/>
                              <wps:spPr>
                                <a:xfrm>
                                  <a:off x="392757" y="43213"/>
                                  <a:ext cx="1284046" cy="528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1764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055DE2AC" w14:textId="77777777" w:rsidR="0024493E" w:rsidRDefault="0024493E">
                                    <w:pPr>
                                      <w:spacing w:line="255" w:lineRule="auto"/>
                                      <w:textDirection w:val="btLr"/>
                                    </w:pP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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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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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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Cambria Math" w:eastAsia="Cambria Math" w:hAnsi="Cambria Math" w:cs="Cambria Math"/>
                                        <w:color w:val="C00000"/>
                                        <w:sz w:val="36"/>
                                      </w:rPr>
                                      <w:t>②</w:t>
                                    </w: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F50532B" id="Group 98" o:spid="_x0000_s1123" style="width:513pt;height:4in;mso-position-horizontal-relative:char;mso-position-vertical-relative:line" coordorigin="21122,29465" coordsize="65151,3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">
                <v:group id="Group 99" o:spid="_x0000_s1124" style="position:absolute;left:21122;top:29465;width:65151;height:34986" coordorigin="-1104" coordsize="65151,34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rect id="Rectangle 100" o:spid="_x0000_s1125" style="position:absolute;left:-1104;width:64673;height:1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" filled="f" stroked="f">
                    <v:textbox inset="2.53958mm,2.53958mm,2.53958mm,2.53958mm">
                      <w:txbxContent>
                        <w:p w14:paraId="191BDC34" w14:textId="77777777" w:rsidR="0024493E" w:rsidRDefault="0024493E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 id="Freeform: Shape 101" o:spid="_x0000_s1126" style="position:absolute;left:-1104;top:2531;width:65150;height:32454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  <v:fill color2="#f2fffe" focusposition=".5,.5" focussize="" colors="0 #fefff7;5207f #fdfff8;39450f #f5fffd;47186f #f5fffd;49889f #f3fffe;64225f #efffff;64881f #fffffb;1 #f2fffe" focus="100%" type="gradientRadial"/>
                    <v:stroke startarrowwidth="narrow" startarrowlength="short" endarrowwidth="narrow" endarrowlength="short" joinstyle="miter"/>
                    <v:formulas/>
                    <v:path arrowok="t" o:extrusionok="f" o:connecttype="custom" textboxrect="0,0,6435090,1533525"/>
                    <v:textbox inset="2.53958mm,1.2694mm,2.53958mm,1.2694mm">
                      <w:txbxContent>
                        <w:p w14:paraId="6CA87A7C" w14:textId="77777777" w:rsidR="0024493E" w:rsidRDefault="0024493E">
                          <w:pPr>
                            <w:spacing w:line="258" w:lineRule="auto"/>
                            <w:jc w:val="both"/>
                            <w:textDirection w:val="btLr"/>
                          </w:pPr>
                        </w:p>
                        <w:p w14:paraId="166FDAAA" w14:textId="542E213A" w:rsidR="0024493E" w:rsidRDefault="0024493E" w:rsidP="009C1385">
                          <w:pPr>
                            <w:pStyle w:val="ListParagraph"/>
                            <w:numPr>
                              <w:ilvl w:val="0"/>
                              <w:numId w:val="31"/>
                            </w:numPr>
                            <w:tabs>
                              <w:tab w:val="left" w:pos="142"/>
                              <w:tab w:val="left" w:pos="426"/>
                            </w:tabs>
                            <w:spacing w:line="276" w:lineRule="auto"/>
                            <w:ind w:left="0" w:firstLine="0"/>
                            <w:textDirection w:val="btLr"/>
                          </w:pPr>
                          <w:r w:rsidRPr="00E9175F"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</w:rPr>
                            <w:t xml:space="preserve">Phương pháp: </w:t>
                          </w:r>
                          <w:r w:rsidR="009C1385"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</w:rPr>
                            <w:t xml:space="preserve"> </w:t>
                          </w:r>
                        </w:p>
                        <w:p w14:paraId="7FE86224" w14:textId="375F3F19" w:rsidR="0024493E" w:rsidRPr="00E9175F" w:rsidRDefault="0024493E" w:rsidP="009C1385">
                          <w:pPr>
                            <w:pStyle w:val="ListParagraph"/>
                            <w:numPr>
                              <w:ilvl w:val="0"/>
                              <w:numId w:val="33"/>
                            </w:numPr>
                            <w:tabs>
                              <w:tab w:val="left" w:pos="567"/>
                            </w:tabs>
                            <w:spacing w:line="276" w:lineRule="auto"/>
                            <w:ind w:left="284" w:hanging="142"/>
                            <w:rPr>
                              <w:rFonts w:ascii="Chu Van An" w:hAnsi="Chu Van An" w:cs="Chu Van An"/>
                              <w:szCs w:val="24"/>
                            </w:rPr>
                          </w:pPr>
                          <w:r w:rsidRPr="00E9175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Để chứng minh một mệnh đề </w:t>
                          </w:r>
                          <w:r w:rsidRPr="001C0818">
                            <w:rPr>
                              <w:position w:val="-14"/>
                            </w:rPr>
                            <w:object w:dxaOrig="1160" w:dyaOrig="380" w14:anchorId="52B8ABE9">
                              <v:shape id="_x0000_i1096" type="#_x0000_t75" style="width:57.75pt;height:18pt" o:ole="">
                                <v:imagedata r:id="rId108" o:title=""/>
                              </v:shape>
                              <o:OLEObject Type="Embed" ProgID="Equation.DSMT4" ShapeID="_x0000_i1096" DrawAspect="Content" ObjectID="_1688581316" r:id="rId136"/>
                            </w:object>
                          </w:r>
                          <w:r w:rsidRPr="00E9175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 phụ thuộc vào số tự nhiên n đúng với mọi </w:t>
                          </w:r>
                          <w:r w:rsidRPr="001C0818">
                            <w:rPr>
                              <w:position w:val="-4"/>
                            </w:rPr>
                            <w:object w:dxaOrig="580" w:dyaOrig="220" w14:anchorId="11A7E4FC">
                              <v:shape id="_x0000_i1098" type="#_x0000_t75" style="width:29.25pt;height:10.5pt" o:ole="">
                                <v:imagedata r:id="rId110" o:title=""/>
                              </v:shape>
                              <o:OLEObject Type="Embed" ProgID="Equation.DSMT4" ShapeID="_x0000_i1098" DrawAspect="Content" ObjectID="_1688581317" r:id="rId137"/>
                            </w:object>
                          </w:r>
                          <w:r w:rsidRPr="00E9175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 (m là số tự nhiên cho trước), ta thực hiện theo hai bước sau:</w:t>
                          </w:r>
                        </w:p>
                        <w:p w14:paraId="110A0966" w14:textId="77777777" w:rsidR="0024493E" w:rsidRPr="00E9175F" w:rsidRDefault="0024493E" w:rsidP="009C1385">
                          <w:pPr>
                            <w:pStyle w:val="ListParagraph"/>
                            <w:numPr>
                              <w:ilvl w:val="0"/>
                              <w:numId w:val="39"/>
                            </w:numPr>
                            <w:tabs>
                              <w:tab w:val="left" w:pos="426"/>
                            </w:tabs>
                            <w:spacing w:line="276" w:lineRule="auto"/>
                            <w:ind w:left="284" w:firstLine="0"/>
                            <w:rPr>
                              <w:rFonts w:ascii="Chu Van An" w:hAnsi="Chu Van An" w:cs="Chu Van An"/>
                              <w:szCs w:val="24"/>
                            </w:rPr>
                          </w:pPr>
                          <w:r w:rsidRPr="000E1241">
                            <w:rPr>
                              <w:rFonts w:ascii="Chu Van An" w:hAnsi="Chu Van An" w:cs="Chu Van An"/>
                              <w:i/>
                              <w:iCs/>
                              <w:color w:val="0000CC"/>
                              <w:szCs w:val="24"/>
                            </w:rPr>
                            <w:t>Bước 1:</w:t>
                          </w:r>
                          <w:r w:rsidRPr="000E1241">
                            <w:rPr>
                              <w:rFonts w:ascii="Chu Van An" w:hAnsi="Chu Van An" w:cs="Chu Van An"/>
                              <w:color w:val="0000CC"/>
                              <w:szCs w:val="24"/>
                            </w:rPr>
                            <w:t xml:space="preserve"> </w:t>
                          </w:r>
                          <w:r w:rsidRPr="00E9175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Chứng minh rằng khi </w:t>
                          </w:r>
                          <w:r w:rsidRPr="001C0818">
                            <w:rPr>
                              <w:position w:val="-4"/>
                            </w:rPr>
                            <w:object w:dxaOrig="600" w:dyaOrig="180" w14:anchorId="71085B21">
                              <v:shape id="_x0000_i1100" type="#_x0000_t75" style="width:29.25pt;height:8.25pt" o:ole="">
                                <v:imagedata r:id="rId112" o:title=""/>
                              </v:shape>
                              <o:OLEObject Type="Embed" ProgID="Equation.DSMT4" ShapeID="_x0000_i1100" DrawAspect="Content" ObjectID="_1688581318" r:id="rId138"/>
                            </w:object>
                          </w:r>
                          <w:r w:rsidRPr="00E9175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. </w:t>
                          </w:r>
                          <w:r w:rsidRPr="001C0818">
                            <w:rPr>
                              <w:position w:val="-14"/>
                            </w:rPr>
                            <w:object w:dxaOrig="1280" w:dyaOrig="380" w14:anchorId="689CFB0B">
                              <v:shape id="_x0000_i1102" type="#_x0000_t75" style="width:63.75pt;height:18pt" o:ole="">
                                <v:imagedata r:id="rId114" o:title=""/>
                              </v:shape>
                              <o:OLEObject Type="Embed" ProgID="Equation.DSMT4" ShapeID="_x0000_i1102" DrawAspect="Content" ObjectID="_1688581319" r:id="rId139"/>
                            </w:object>
                          </w:r>
                          <w:r w:rsidRPr="00E9175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 luôn đúng</w:t>
                          </w:r>
                        </w:p>
                        <w:p w14:paraId="49174D85" w14:textId="77777777" w:rsidR="0024493E" w:rsidRPr="00E9175F" w:rsidRDefault="0024493E" w:rsidP="000E1241">
                          <w:pPr>
                            <w:pStyle w:val="ListParagraph"/>
                            <w:numPr>
                              <w:ilvl w:val="0"/>
                              <w:numId w:val="39"/>
                            </w:numPr>
                            <w:tabs>
                              <w:tab w:val="left" w:pos="426"/>
                            </w:tabs>
                            <w:ind w:left="284" w:firstLine="0"/>
                            <w:rPr>
                              <w:rFonts w:ascii="Chu Van An" w:hAnsi="Chu Van An" w:cs="Chu Van An"/>
                              <w:szCs w:val="24"/>
                            </w:rPr>
                          </w:pPr>
                          <w:r w:rsidRPr="000E1241">
                            <w:rPr>
                              <w:rFonts w:ascii="Chu Van An" w:hAnsi="Chu Van An" w:cs="Chu Van An"/>
                              <w:i/>
                              <w:iCs/>
                              <w:color w:val="0000CC"/>
                              <w:szCs w:val="24"/>
                            </w:rPr>
                            <w:t>Bước 2</w:t>
                          </w:r>
                          <w:r w:rsidRPr="00E9175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: Với k là một số tự nhiên tùy ý, </w:t>
                          </w:r>
                          <w:r w:rsidRPr="001C0818">
                            <w:rPr>
                              <w:position w:val="-6"/>
                            </w:rPr>
                            <w:object w:dxaOrig="580" w:dyaOrig="260" w14:anchorId="6957D126">
                              <v:shape id="_x0000_i1104" type="#_x0000_t75" style="width:29.25pt;height:12.75pt" o:ole="">
                                <v:imagedata r:id="rId116" o:title=""/>
                              </v:shape>
                              <o:OLEObject Type="Embed" ProgID="Equation.DSMT4" ShapeID="_x0000_i1104" DrawAspect="Content" ObjectID="_1688581320" r:id="rId140"/>
                            </w:object>
                          </w:r>
                          <w:r w:rsidRPr="00E9175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. Giả sử đúng với </w:t>
                          </w:r>
                          <w:r w:rsidRPr="001C0818">
                            <w:rPr>
                              <w:position w:val="-6"/>
                            </w:rPr>
                            <w:object w:dxaOrig="520" w:dyaOrig="260" w14:anchorId="68FF9E2E">
                              <v:shape id="_x0000_i1106" type="#_x0000_t75" style="width:25.5pt;height:12.75pt" o:ole="">
                                <v:imagedata r:id="rId118" o:title=""/>
                              </v:shape>
                              <o:OLEObject Type="Embed" ProgID="Equation.DSMT4" ShapeID="_x0000_i1106" DrawAspect="Content" ObjectID="_1688581321" r:id="rId141"/>
                            </w:object>
                          </w:r>
                          <w:r w:rsidRPr="00E9175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, ta được </w:t>
                          </w:r>
                          <w:r w:rsidRPr="001C0818">
                            <w:rPr>
                              <w:position w:val="-14"/>
                            </w:rPr>
                            <w:object w:dxaOrig="1140" w:dyaOrig="380" w14:anchorId="316442D2">
                              <v:shape id="_x0000_i1108" type="#_x0000_t75" style="width:57pt;height:18pt" o:ole="">
                                <v:imagedata r:id="rId120" o:title=""/>
                              </v:shape>
                              <o:OLEObject Type="Embed" ProgID="Equation.DSMT4" ShapeID="_x0000_i1108" DrawAspect="Content" ObjectID="_1688581322" r:id="rId142"/>
                            </w:object>
                          </w:r>
                          <w:r w:rsidRPr="00E9175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 đúng</w:t>
                          </w:r>
                        </w:p>
                        <w:p w14:paraId="1E05BB63" w14:textId="77777777" w:rsidR="0024493E" w:rsidRPr="00E9175F" w:rsidRDefault="0024493E" w:rsidP="000E1241">
                          <w:pPr>
                            <w:pStyle w:val="ListParagraph"/>
                            <w:numPr>
                              <w:ilvl w:val="0"/>
                              <w:numId w:val="39"/>
                            </w:numPr>
                            <w:tabs>
                              <w:tab w:val="left" w:pos="426"/>
                            </w:tabs>
                            <w:ind w:left="284" w:firstLine="0"/>
                            <w:rPr>
                              <w:rFonts w:ascii="Chu Van An" w:hAnsi="Chu Van An" w:cs="Chu Van An"/>
                              <w:szCs w:val="24"/>
                            </w:rPr>
                          </w:pPr>
                          <w:r w:rsidRPr="000E1241">
                            <w:rPr>
                              <w:rFonts w:ascii="Chu Van An" w:hAnsi="Chu Van An" w:cs="Chu Van An"/>
                              <w:i/>
                              <w:iCs/>
                              <w:color w:val="0000CC"/>
                              <w:szCs w:val="24"/>
                            </w:rPr>
                            <w:t>Bước 3</w:t>
                          </w:r>
                          <w:r w:rsidRPr="00E9175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: Ta sẽ chứng minh đẳng thức đúng khi </w:t>
                          </w:r>
                          <w:r w:rsidRPr="001C0818">
                            <w:rPr>
                              <w:position w:val="-6"/>
                            </w:rPr>
                            <w:object w:dxaOrig="780" w:dyaOrig="260" w14:anchorId="6E6452A5">
                              <v:shape id="_x0000_i1110" type="#_x0000_t75" style="width:39.75pt;height:12.75pt" o:ole="">
                                <v:imagedata r:id="rId122" o:title=""/>
                              </v:shape>
                              <o:OLEObject Type="Embed" ProgID="Equation.DSMT4" ShapeID="_x0000_i1110" DrawAspect="Content" ObjectID="_1688581323" r:id="rId143"/>
                            </w:object>
                          </w:r>
                          <w:r w:rsidRPr="00E9175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. </w:t>
                          </w:r>
                        </w:p>
                        <w:p w14:paraId="5CF29729" w14:textId="77777777" w:rsidR="0024493E" w:rsidRPr="00E9175F" w:rsidRDefault="0024493E" w:rsidP="009C1385">
                          <w:pPr>
                            <w:pStyle w:val="ListParagraph"/>
                            <w:numPr>
                              <w:ilvl w:val="0"/>
                              <w:numId w:val="40"/>
                            </w:numPr>
                            <w:ind w:hanging="11"/>
                            <w:rPr>
                              <w:rFonts w:ascii="Chu Van An" w:hAnsi="Chu Van An" w:cs="Chu Van An"/>
                              <w:szCs w:val="24"/>
                            </w:rPr>
                          </w:pPr>
                          <w:r w:rsidRPr="00E9175F"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szCs w:val="24"/>
                            </w:rPr>
                            <w:t>Cách 1</w:t>
                          </w:r>
                          <w:r w:rsidRPr="00E9175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: Ta có </w:t>
                          </w:r>
                          <w:r w:rsidRPr="001C0818">
                            <w:rPr>
                              <w:position w:val="-14"/>
                            </w:rPr>
                            <w:object w:dxaOrig="1680" w:dyaOrig="380" w14:anchorId="19C37469">
                              <v:shape id="_x0000_i1112" type="#_x0000_t75" style="width:82.5pt;height:18pt" o:ole="">
                                <v:imagedata r:id="rId124" o:title=""/>
                              </v:shape>
                              <o:OLEObject Type="Embed" ProgID="Equation.DSMT4" ShapeID="_x0000_i1112" DrawAspect="Content" ObjectID="_1688581324" r:id="rId144"/>
                            </w:object>
                          </w:r>
                          <w:r w:rsidRPr="00E9175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, thông thường thì sẽ sử dụng giả thiết </w:t>
                          </w:r>
                          <w:r w:rsidRPr="001C0818">
                            <w:rPr>
                              <w:position w:val="-14"/>
                            </w:rPr>
                            <w:object w:dxaOrig="3400" w:dyaOrig="380" w14:anchorId="7A55AC58">
                              <v:shape id="_x0000_i1114" type="#_x0000_t75" style="width:167.25pt;height:18pt" o:ole="">
                                <v:imagedata r:id="rId126" o:title=""/>
                              </v:shape>
                              <o:OLEObject Type="Embed" ProgID="Equation.DSMT4" ShapeID="_x0000_i1114" DrawAspect="Content" ObjectID="_1688581325" r:id="rId145"/>
                            </w:object>
                          </w:r>
                          <w:r w:rsidRPr="00E9175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 </w:t>
                          </w:r>
                        </w:p>
                        <w:p w14:paraId="1190B390" w14:textId="77777777" w:rsidR="00E9175F" w:rsidRDefault="0024493E" w:rsidP="009C1385">
                          <w:pPr>
                            <w:pStyle w:val="ListParagraph"/>
                            <w:numPr>
                              <w:ilvl w:val="0"/>
                              <w:numId w:val="40"/>
                            </w:numPr>
                            <w:ind w:hanging="11"/>
                            <w:rPr>
                              <w:rFonts w:ascii="Chu Van An" w:hAnsi="Chu Van An" w:cs="Chu Van An"/>
                              <w:szCs w:val="24"/>
                            </w:rPr>
                          </w:pPr>
                          <w:r w:rsidRPr="00E9175F"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szCs w:val="24"/>
                            </w:rPr>
                            <w:t>Cách 2</w:t>
                          </w:r>
                          <w:r w:rsidRPr="00E9175F">
                            <w:rPr>
                              <w:rFonts w:ascii="Chu Van An" w:hAnsi="Chu Van An" w:cs="Chu Van An"/>
                              <w:i/>
                              <w:iCs/>
                              <w:color w:val="0000CC"/>
                              <w:szCs w:val="24"/>
                            </w:rPr>
                            <w:t>:</w:t>
                          </w:r>
                          <w:r w:rsidRPr="00E9175F">
                            <w:rPr>
                              <w:rFonts w:ascii="Chu Van An" w:hAnsi="Chu Van An" w:cs="Chu Van An"/>
                              <w:color w:val="0000CC"/>
                              <w:szCs w:val="24"/>
                            </w:rPr>
                            <w:t xml:space="preserve"> </w:t>
                          </w:r>
                          <w:r w:rsidR="00E9175F" w:rsidRPr="00E9175F">
                            <w:rPr>
                              <w:position w:val="-14"/>
                            </w:rPr>
                            <w:object w:dxaOrig="2799" w:dyaOrig="380" w14:anchorId="43C1A1C2">
                              <v:shape id="_x0000_i1116" type="#_x0000_t75" style="width:138.75pt;height:18pt" o:ole="">
                                <v:imagedata r:id="rId128" o:title=""/>
                              </v:shape>
                              <o:OLEObject Type="Embed" ProgID="Equation.DSMT4" ShapeID="_x0000_i1116" DrawAspect="Content" ObjectID="_1688581326" r:id="rId146"/>
                            </w:object>
                          </w:r>
                          <w:r w:rsidRPr="00E9175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. </w:t>
                          </w:r>
                        </w:p>
                        <w:p w14:paraId="619DE3B3" w14:textId="23910089" w:rsidR="0024493E" w:rsidRPr="00E9175F" w:rsidRDefault="0024493E" w:rsidP="009C1385">
                          <w:pPr>
                            <w:pStyle w:val="ListParagraph"/>
                            <w:numPr>
                              <w:ilvl w:val="0"/>
                              <w:numId w:val="40"/>
                            </w:numPr>
                            <w:ind w:hanging="11"/>
                            <w:rPr>
                              <w:rFonts w:ascii="Chu Van An" w:hAnsi="Chu Van An" w:cs="Chu Van An"/>
                              <w:szCs w:val="24"/>
                            </w:rPr>
                          </w:pPr>
                          <w:r w:rsidRPr="00E9175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Xét </w:t>
                          </w:r>
                          <w:r w:rsidR="00E9175F" w:rsidRPr="00E9175F">
                            <w:rPr>
                              <w:position w:val="-14"/>
                            </w:rPr>
                            <w:object w:dxaOrig="5000" w:dyaOrig="380" w14:anchorId="766757A1">
                              <v:shape id="_x0000_i1118" type="#_x0000_t75" style="width:248.25pt;height:18pt" o:ole="">
                                <v:imagedata r:id="rId130" o:title=""/>
                              </v:shape>
                              <o:OLEObject Type="Embed" ProgID="Equation.DSMT4" ShapeID="_x0000_i1118" DrawAspect="Content" ObjectID="_1688581327" r:id="rId147"/>
                            </w:object>
                          </w:r>
                          <w:r w:rsidRPr="00E9175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 </w:t>
                          </w:r>
                        </w:p>
                        <w:p w14:paraId="013521C6" w14:textId="77777777" w:rsidR="0024493E" w:rsidRPr="00E9175F" w:rsidRDefault="0024493E" w:rsidP="009C1385">
                          <w:pPr>
                            <w:pStyle w:val="ListParagraph"/>
                            <w:numPr>
                              <w:ilvl w:val="0"/>
                              <w:numId w:val="40"/>
                            </w:numPr>
                            <w:ind w:hanging="11"/>
                            <w:rPr>
                              <w:rFonts w:ascii="Chu Van An" w:hAnsi="Chu Van An" w:cs="Chu Van An"/>
                              <w:szCs w:val="24"/>
                            </w:rPr>
                          </w:pPr>
                          <w:r w:rsidRPr="00E9175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Theo nguyên lý quy nạp toán học, ta kết luận rằng </w:t>
                          </w:r>
                          <w:r w:rsidRPr="001C0818">
                            <w:rPr>
                              <w:position w:val="-14"/>
                            </w:rPr>
                            <w:object w:dxaOrig="499" w:dyaOrig="380" w14:anchorId="7599B89E">
                              <v:shape id="_x0000_i1120" type="#_x0000_t75" style="width:24.75pt;height:18pt" o:ole="">
                                <v:imagedata r:id="rId132" o:title=""/>
                              </v:shape>
                              <o:OLEObject Type="Embed" ProgID="Equation.DSMT4" ShapeID="_x0000_i1120" DrawAspect="Content" ObjectID="_1688581328" r:id="rId148"/>
                            </w:object>
                          </w:r>
                          <w:r w:rsidRPr="00E9175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 đúng với mọi số tự nhiên </w:t>
                          </w:r>
                          <w:r w:rsidRPr="001C0818">
                            <w:rPr>
                              <w:position w:val="-6"/>
                            </w:rPr>
                            <w:object w:dxaOrig="620" w:dyaOrig="240" w14:anchorId="254C6C6D">
                              <v:shape id="_x0000_i1122" type="#_x0000_t75" style="width:31.5pt;height:12pt" o:ole="">
                                <v:imagedata r:id="rId134" o:title=""/>
                              </v:shape>
                              <o:OLEObject Type="Embed" ProgID="Equation.DSMT4" ShapeID="_x0000_i1122" DrawAspect="Content" ObjectID="_1688581329" r:id="rId149"/>
                            </w:object>
                          </w:r>
                          <w:r w:rsidRPr="00E9175F">
                            <w:rPr>
                              <w:rFonts w:ascii="Chu Van An" w:hAnsi="Chu Van An" w:cs="Chu Van An"/>
                              <w:szCs w:val="24"/>
                            </w:rPr>
                            <w:t xml:space="preserve"> </w:t>
                          </w:r>
                        </w:p>
                        <w:p w14:paraId="7BF8C05C" w14:textId="3FE7C612" w:rsidR="0024493E" w:rsidRDefault="0024493E" w:rsidP="00775A4B">
                          <w:pPr>
                            <w:spacing w:line="360" w:lineRule="auto"/>
                            <w:textDirection w:val="btLr"/>
                          </w:pPr>
                        </w:p>
                        <w:p w14:paraId="10F887AE" w14:textId="77777777" w:rsidR="0024493E" w:rsidRDefault="0024493E">
                          <w:pPr>
                            <w:spacing w:line="258" w:lineRule="auto"/>
                            <w:textDirection w:val="btLr"/>
                          </w:pPr>
                        </w:p>
                        <w:p w14:paraId="2979D43C" w14:textId="77777777" w:rsidR="0024493E" w:rsidRDefault="0024493E">
                          <w:pPr>
                            <w:spacing w:line="258" w:lineRule="auto"/>
                            <w:ind w:firstLine="287"/>
                            <w:jc w:val="both"/>
                            <w:textDirection w:val="btLr"/>
                          </w:pPr>
                        </w:p>
                        <w:p w14:paraId="41CFDA36" w14:textId="77777777" w:rsidR="0024493E" w:rsidRDefault="0024493E">
                          <w:pPr>
                            <w:spacing w:line="258" w:lineRule="auto"/>
                            <w:ind w:left="287" w:firstLine="287"/>
                            <w:textDirection w:val="btLr"/>
                          </w:pPr>
                        </w:p>
                        <w:p w14:paraId="5DF33058" w14:textId="77777777" w:rsidR="0024493E" w:rsidRDefault="0024493E">
                          <w:pPr>
                            <w:spacing w:line="258" w:lineRule="auto"/>
                            <w:textDirection w:val="btLr"/>
                          </w:pPr>
                        </w:p>
                        <w:p w14:paraId="55927AEE" w14:textId="77777777" w:rsidR="0024493E" w:rsidRDefault="0024493E">
                          <w:pPr>
                            <w:spacing w:line="258" w:lineRule="auto"/>
                            <w:ind w:firstLine="287"/>
                            <w:jc w:val="both"/>
                            <w:textDirection w:val="btLr"/>
                          </w:pPr>
                        </w:p>
                      </w:txbxContent>
                    </v:textbox>
                  </v:shape>
                  <v:group id="Group 102" o:spid="_x0000_s1127" style="position:absolute;left:1508;width:56413;height:5715" coordorigin="1508" coordsize="564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  <v:group id="Group 103" o:spid="_x0000_s1128" style="position:absolute;left:1508;width:56416;height:4857" coordorigin="1508" coordsize="56416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    <v:group id="Group 104" o:spid="_x0000_s1129" style="position:absolute;left:1841;width:56083;height:4857" coordorigin="1841" coordsize="56083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      <v:shape id="Rectangle: Single Corner Snipped 105" o:spid="_x0000_s1130" style="position:absolute;left:1841;top:380;width:56083;height:4476;visibility:visible;mso-wrap-style:square;v-text-anchor:middle" coordsize="5608338,4475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" adj="-11796480,,5400" path="m,l5384561,r223777,223777l5608338,447554,,447554,,xe" fillcolor="#fffff7" stroked="f">
                          <v:stroke joinstyle="miter"/>
                          <v:formulas/>
                          <v:path arrowok="t" o:connecttype="custom" o:connectlocs="0,0;5384561,0;5608338,223777;5608338,447554;0,447554;0,0" o:connectangles="0,0,0,0,0,0" textboxrect="0,0,5608338,447554"/>
                          <v:textbox inset="2.53958mm,2.53958mm,2.53958mm,2.53958mm">
                            <w:txbxContent>
                              <w:p w14:paraId="0C5537C4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group id="Group 106" o:spid="_x0000_s1131" style="position:absolute;left:15021;width:41609;height:4857" coordorigin="15021" coordsize="41609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        <v:group id="Group 107" o:spid="_x0000_s1132" style="position:absolute;left:16117;top:1043;width:40513;height:3696" coordorigin="16117,1043" coordsize="40513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          <v:shape id="Arrow: Chevron 108" o:spid="_x0000_s1133" type="#_x0000_t55" style="position:absolute;left:17617;top:1051;width:3901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" adj="21272" fillcolor="#fffff7" strokecolor="#c793fb" strokeweight="1.25pt">
                              <v:fill color2="#63a0cb" colors="0 #fffff7;63570f white;1 #63a0cb" focus="100%" type="gradientRadial"/>
                              <v:stroke startarrowwidth="narrow" startarrowlength="short" endarrowwidth="narrow" endarrowlength="short" joinstyle="round"/>
                              <v:shadow on="t" color="black" opacity="19531f" offset=".552mm,.73253mm"/>
                              <v:textbox inset="2.53958mm,1.2694mm,2.53958mm,1.2694mm">
                                <w:txbxContent>
                                  <w:p w14:paraId="7E0EC137" w14:textId="77777777" w:rsidR="0024493E" w:rsidRPr="00FF1050" w:rsidRDefault="0024493E" w:rsidP="00FF1050">
                                    <w:pPr>
                                      <w:rPr>
                                        <w:rFonts w:ascii="Chu Van An" w:hAnsi="Chu Van An" w:cs="Chu Van An"/>
                                        <w:b/>
                                        <w:i/>
                                        <w:color w:val="0033CC"/>
                                        <w:sz w:val="24"/>
                                        <w:szCs w:val="24"/>
                                      </w:rPr>
                                    </w:pPr>
                                    <w:r w:rsidRPr="00FF1050">
                                      <w:rPr>
                                        <w:rFonts w:ascii="Chu Van An" w:hAnsi="Chu Van An" w:cs="Chu Van An"/>
                                        <w:b/>
                                        <w:i/>
                                        <w:color w:val="0033CC"/>
                                        <w:sz w:val="24"/>
                                        <w:szCs w:val="24"/>
                                      </w:rPr>
                                      <w:t>Chứng minh bất đẳng thức.</w:t>
                                    </w:r>
                                  </w:p>
                                  <w:p w14:paraId="58B8A83A" w14:textId="22A70F9D" w:rsidR="0024493E" w:rsidRDefault="0024493E">
                                    <w:pPr>
                                      <w:spacing w:line="255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  <v:group id="Group 109" o:spid="_x0000_s1134" style="position:absolute;left:16117;top:1043;width:3429;height:3696" coordorigin="16117,1043" coordsize="3429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            <v:shape id="Freeform: Shape 110" o:spid="_x0000_s1135" style="position:absolute;left:16426;top:1043;width:2286;height:276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          <v:fill color2="#00c" focusposition=".5,.5" focussize="" colors="0 #ffffe5;30802f #ffffb3;36045f #00c;1 #00c" focus="100%" type="gradientRadial"/>
                                <v:stroke joinstyle="miter"/>
                                <v:formulas/>
                                <v:path arrowok="t" o:extrusionok="f" o:connecttype="custom" textboxrect="0,0,826136,866775"/>
                                <v:textbox inset="2.53958mm,2.53958mm,2.53958mm,2.53958mm">
                                  <w:txbxContent>
                                    <w:p w14:paraId="7CDB5FC6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  <v:rect id="Rectangle 111" o:spid="_x0000_s1136" style="position:absolute;left:16117;top:1043;width:3429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" filled="f" stroked="f">
                                <v:textbox inset="2.53958mm,1.2694mm,2.53958mm,1.2694mm">
                                  <w:txbxContent>
                                    <w:p w14:paraId="2D587EA7" w14:textId="77777777" w:rsidR="0024493E" w:rsidRDefault="0024493E">
                                      <w:pPr>
                                        <w:spacing w:line="255" w:lineRule="auto"/>
                                        <w:textDirection w:val="btLr"/>
                                      </w:pPr>
                                      <w:r>
                                        <w:rPr>
                                          <w:rFonts w:ascii="Cambria Math" w:eastAsia="Cambria Math" w:hAnsi="Cambria Math" w:cs="Cambria Math"/>
                                          <w:color w:val="C00000"/>
                                        </w:rPr>
                                        <w:t>▣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  <v:group id="Group 112" o:spid="_x0000_s1137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          <v:shape id="Freeform: Shape 113" o:spid="_x0000_s1138" style="position:absolute;left:16021;top:432;width:1191;height:4330;rotation:180;visibility:visible;mso-wrap-style:square;v-text-anchor:middle" coordsize="352426,5905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" adj="-11796480,,5400" path="m352426,590550r-200024,l112766,488158r-60368,c23449,488158,,401785,,295276,,188766,23449,102393,52398,102393r60367,l152402,,352426,r,590550xe" fillcolor="#fffff7" stroked="f">
                              <v:fill color2="#00c" focusposition=",1" focussize="" colors="0 #fffff7;47841f white;1 #00c" focus="100%" type="gradientRadial"/>
                              <v:stroke joinstyle="miter"/>
                              <v:formulas/>
                              <v:path arrowok="t" o:extrusionok="f" o:connecttype="custom" textboxrect="0,0,352426,590550"/>
                              <v:textbox inset="2.53958mm,2.53958mm,2.53958mm,2.53958mm">
                                <w:txbxContent>
                                  <w:p w14:paraId="05875EBA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  <v:shape id="Flowchart: Terminator 114" o:spid="_x0000_s1139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" fillcolor="#fffff7" stroked="f">
                              <v:fill color2="#00c" focusposition=",1" focussize="" colors="0 #fffff7;50463f white;1 #00c" focus="100%" type="gradientRadial"/>
                              <v:textbox inset="2.53958mm,2.53958mm,2.53958mm,2.53958mm">
                                <w:txbxContent>
                                  <w:p w14:paraId="66D443F9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 id="Flowchart: Direct Access Storage 115" o:spid="_x0000_s1140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" fillcolor="#fffff7" stroked="f">
                        <v:fill color2="yellow" focusposition=",1" focussize="" colors="0 #fffff7;34079f white;1 yellow" focus="100%" type="gradientRadial"/>
                        <v:textbox inset="2.53958mm,2.53958mm,2.53958mm,2.53958mm">
                          <w:txbxContent>
                            <w:p w14:paraId="5E062E45" w14:textId="77777777" w:rsidR="0024493E" w:rsidRDefault="0024493E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</v:group>
                    <v:group id="Group 116" o:spid="_x0000_s1141" style="position:absolute;left:3270;top:381;width:13498;height:5334" coordorigin="3270,381" coordsize="13497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    <v:shape id="Flowchart: Preparation 117" o:spid="_x0000_s1142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" stroked="f">
                        <v:fill color2="#fffff7" focusposition=".5,.5" focussize="" colors="0 white;19005f white;.5 #ffffb3;55706f #c793fb;62915f #fffff7;1 #fffff7" focus="100%" type="gradientRadial"/>
                        <v:shadow on="t" color="black" opacity="20816f" offset="0,2.2pt"/>
                        <v:textbox inset="2.53958mm,2.53958mm,2.53958mm,2.53958mm">
                          <w:txbxContent>
                            <w:p w14:paraId="1C57B83E" w14:textId="77777777" w:rsidR="0024493E" w:rsidRDefault="0024493E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  <v:rect id="Rectangle 118" o:spid="_x0000_s1143" style="position:absolute;left:3927;top:432;width:12841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" filled="f" stroked="f">
                        <v:shadow on="t" color="black" opacity="20816f" offset="0,2.2pt"/>
                        <v:textbox inset="2.53958mm,1.2694mm,2.53958mm,1.2694mm">
                          <w:txbxContent>
                            <w:p w14:paraId="055DE2AC" w14:textId="77777777" w:rsidR="0024493E" w:rsidRDefault="0024493E">
                              <w:pPr>
                                <w:spacing w:line="255" w:lineRule="auto"/>
                                <w:textDirection w:val="btLr"/>
                              </w:pP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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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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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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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</w:t>
                              </w:r>
                              <w:r>
                                <w:rPr>
                                  <w:rFonts w:ascii="Cambria Math" w:eastAsia="Cambria Math" w:hAnsi="Cambria Math" w:cs="Cambria Math"/>
                                  <w:color w:val="C00000"/>
                                  <w:sz w:val="36"/>
                                </w:rPr>
                                <w:t>②</w:t>
                              </w:r>
                            </w:p>
                          </w:txbxContent>
                        </v:textbox>
                      </v:rect>
                    </v:group>
                  </v:group>
                </v:group>
                <w10:anchorlock/>
              </v:group>
            </w:pict>
          </mc:Fallback>
        </mc:AlternateContent>
      </w:r>
    </w:p>
    <w:p w14:paraId="2B53D201" w14:textId="70402EBA" w:rsidR="00775A4B" w:rsidRPr="004E7085" w:rsidRDefault="00775A4B" w:rsidP="004C4F30">
      <w:pPr>
        <w:spacing w:line="240" w:lineRule="auto"/>
        <w:rPr>
          <w:rFonts w:ascii="Chu Van An" w:eastAsia="Chu Van An" w:hAnsi="Chu Van An" w:cs="Chu Van An"/>
          <w:b/>
          <w:color w:val="FF0000"/>
          <w:sz w:val="24"/>
          <w:szCs w:val="24"/>
        </w:rPr>
      </w:pPr>
      <w:r w:rsidRPr="004E7085">
        <w:rPr>
          <w:rFonts w:ascii="Chu Van An" w:eastAsia="Wingdings" w:hAnsi="Chu Van An" w:cs="Chu Van An"/>
          <w:b/>
          <w:color w:val="0000CC"/>
          <w:sz w:val="24"/>
          <w:szCs w:val="24"/>
          <w:shd w:val="clear" w:color="auto" w:fill="F9FFE5"/>
        </w:rPr>
        <w:sym w:font="Wingdings" w:char="F031"/>
      </w:r>
      <w:r w:rsidRPr="004E7085">
        <w:rPr>
          <w:rFonts w:ascii="Chu Van An" w:eastAsia="Chu Van An" w:hAnsi="Chu Van An" w:cs="Chu Van An"/>
          <w:b/>
          <w:color w:val="FF0000"/>
          <w:sz w:val="24"/>
          <w:szCs w:val="24"/>
          <w:shd w:val="clear" w:color="auto" w:fill="F9FFE5"/>
        </w:rPr>
        <w:t>_Bài tập minh họa</w:t>
      </w:r>
      <w:r w:rsidRPr="004E7085">
        <w:rPr>
          <w:rFonts w:ascii="Chu Van An" w:eastAsia="Chu Van An" w:hAnsi="Chu Van An" w:cs="Chu Van An"/>
          <w:b/>
          <w:color w:val="FF0000"/>
          <w:sz w:val="24"/>
          <w:szCs w:val="24"/>
        </w:rPr>
        <w:t>:</w:t>
      </w:r>
    </w:p>
    <w:p w14:paraId="231FFB99" w14:textId="6729DA5B" w:rsidR="00FF1050" w:rsidRPr="004E7085" w:rsidRDefault="00454130" w:rsidP="00833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CFFEB"/>
        <w:ind w:left="142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b/>
          <w:color w:val="0000CC"/>
          <w:sz w:val="24"/>
          <w:szCs w:val="24"/>
        </w:rPr>
        <w:t>Câu 1.</w:t>
      </w:r>
      <w:r w:rsidRPr="004E7085">
        <w:rPr>
          <w:rFonts w:ascii="Chu Van An" w:hAnsi="Chu Van An" w:cs="Chu Van An"/>
          <w:b/>
          <w:color w:val="0000CC"/>
          <w:sz w:val="24"/>
          <w:szCs w:val="24"/>
          <w:lang w:val="vi-VN"/>
        </w:rPr>
        <w:t xml:space="preserve"> </w:t>
      </w:r>
      <w:r w:rsidR="00FF1050" w:rsidRPr="004E7085">
        <w:rPr>
          <w:rFonts w:ascii="Chu Van An" w:hAnsi="Chu Van An" w:cs="Chu Van An"/>
          <w:sz w:val="24"/>
          <w:szCs w:val="24"/>
        </w:rPr>
        <w:t xml:space="preserve">Chứng minh rằng với mọi số nguyên dương </w:t>
      </w:r>
      <w:r w:rsidR="00FF1050" w:rsidRPr="004E7085">
        <w:rPr>
          <w:rFonts w:ascii="Chu Van An" w:eastAsiaTheme="minorHAnsi" w:hAnsi="Chu Van An" w:cs="Chu Van An"/>
          <w:position w:val="-4"/>
          <w:sz w:val="24"/>
          <w:szCs w:val="24"/>
        </w:rPr>
        <w:object w:dxaOrig="560" w:dyaOrig="260" w14:anchorId="3EF86B9E">
          <v:shape id="_x0000_i1123" type="#_x0000_t75" style="width:27.75pt;height:13.5pt" o:ole="">
            <v:imagedata r:id="rId150" o:title=""/>
          </v:shape>
          <o:OLEObject Type="Embed" ProgID="Equation.DSMT4" ShapeID="_x0000_i1123" DrawAspect="Content" ObjectID="_1688581168" r:id="rId151"/>
        </w:object>
      </w:r>
      <w:r w:rsidR="00FF1050" w:rsidRPr="004E7085">
        <w:rPr>
          <w:rFonts w:ascii="Chu Van An" w:hAnsi="Chu Van An" w:cs="Chu Van An"/>
          <w:sz w:val="24"/>
          <w:szCs w:val="24"/>
        </w:rPr>
        <w:t xml:space="preserve"> ta có:  </w:t>
      </w:r>
      <w:r w:rsidR="00FF1050" w:rsidRPr="004E7085">
        <w:rPr>
          <w:rFonts w:ascii="Chu Van An" w:eastAsiaTheme="minorHAnsi" w:hAnsi="Chu Van An" w:cs="Chu Van An"/>
          <w:position w:val="-14"/>
          <w:sz w:val="24"/>
          <w:szCs w:val="24"/>
        </w:rPr>
        <w:object w:dxaOrig="1640" w:dyaOrig="400" w14:anchorId="5B456FAD">
          <v:shape id="_x0000_i1124" type="#_x0000_t75" style="width:81.75pt;height:20.25pt" o:ole="">
            <v:imagedata r:id="rId152" o:title=""/>
          </v:shape>
          <o:OLEObject Type="Embed" ProgID="Equation.DSMT4" ShapeID="_x0000_i1124" DrawAspect="Content" ObjectID="_1688581169" r:id="rId153"/>
        </w:object>
      </w:r>
      <w:r w:rsidR="00FF1050" w:rsidRPr="004E7085">
        <w:rPr>
          <w:rFonts w:ascii="Chu Van An" w:hAnsi="Chu Van An" w:cs="Chu Van An"/>
          <w:sz w:val="24"/>
          <w:szCs w:val="24"/>
        </w:rPr>
        <w:t xml:space="preserve"> </w:t>
      </w:r>
    </w:p>
    <w:p w14:paraId="20B3CA5B" w14:textId="77777777" w:rsidR="00FF1050" w:rsidRPr="004E7085" w:rsidRDefault="00FF1050" w:rsidP="00FF1050">
      <w:pPr>
        <w:spacing w:line="240" w:lineRule="auto"/>
        <w:jc w:val="center"/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</w:pPr>
      <w:r w:rsidRPr="004E7085"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  <w:t>Lời giải</w:t>
      </w:r>
    </w:p>
    <w:p w14:paraId="2C66D7B5" w14:textId="77777777" w:rsidR="00FF1050" w:rsidRPr="004E7085" w:rsidRDefault="00FF1050" w:rsidP="00FF1050">
      <w:pPr>
        <w:spacing w:line="240" w:lineRule="auto"/>
        <w:ind w:firstLine="1418"/>
        <w:rPr>
          <w:rFonts w:ascii="Chu Van An" w:hAnsi="Chu Van An" w:cs="Chu Van An"/>
          <w:position w:val="-14"/>
          <w:sz w:val="24"/>
          <w:szCs w:val="24"/>
        </w:rPr>
      </w:pPr>
      <w:r w:rsidRPr="004E7085">
        <w:rPr>
          <w:rFonts w:ascii="Chu Van An" w:hAnsi="Chu Van An" w:cs="Chu Van An"/>
          <w:position w:val="-14"/>
          <w:sz w:val="24"/>
          <w:szCs w:val="24"/>
        </w:rPr>
        <w:object w:dxaOrig="1640" w:dyaOrig="400" w14:anchorId="2CC167C7">
          <v:shape id="_x0000_i1444" type="#_x0000_t75" style="width:81.75pt;height:20.25pt" o:ole="">
            <v:imagedata r:id="rId152" o:title=""/>
          </v:shape>
          <o:OLEObject Type="Embed" ProgID="Equation.DSMT4" ShapeID="_x0000_i1444" DrawAspect="Content" ObjectID="_1688581170" r:id="rId154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</w:t>
      </w:r>
    </w:p>
    <w:p w14:paraId="006DFBA5" w14:textId="77777777" w:rsidR="00FF1050" w:rsidRPr="004E7085" w:rsidRDefault="00FF1050" w:rsidP="00FF1050">
      <w:pPr>
        <w:spacing w:line="240" w:lineRule="auto"/>
        <w:ind w:right="-108" w:firstLine="1418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Với </w:t>
      </w:r>
      <w:r w:rsidRPr="004E7085">
        <w:rPr>
          <w:rFonts w:ascii="Chu Van An" w:hAnsi="Chu Van An" w:cs="Chu Van An"/>
          <w:position w:val="-4"/>
          <w:sz w:val="24"/>
          <w:szCs w:val="24"/>
        </w:rPr>
        <w:object w:dxaOrig="499" w:dyaOrig="220" w14:anchorId="12B71111">
          <v:shape id="_x0000_i1445" type="#_x0000_t75" style="width:24.75pt;height:10.5pt" o:ole="">
            <v:imagedata r:id="rId155" o:title=""/>
          </v:shape>
          <o:OLEObject Type="Embed" ProgID="Equation.DSMT4" ShapeID="_x0000_i1445" DrawAspect="Content" ObjectID="_1688581171" r:id="rId156"/>
        </w:object>
      </w:r>
      <w:r w:rsidRPr="004E7085">
        <w:rPr>
          <w:rFonts w:ascii="Chu Van An" w:hAnsi="Chu Van An" w:cs="Chu Van An"/>
          <w:sz w:val="24"/>
          <w:szCs w:val="24"/>
        </w:rPr>
        <w:t xml:space="preserve">, </w:t>
      </w:r>
      <w:r w:rsidRPr="004E7085">
        <w:rPr>
          <w:rFonts w:ascii="Chu Van An" w:hAnsi="Chu Van An" w:cs="Chu Van An"/>
          <w:position w:val="-8"/>
          <w:sz w:val="24"/>
          <w:szCs w:val="24"/>
        </w:rPr>
        <w:object w:dxaOrig="2540" w:dyaOrig="340" w14:anchorId="14166F80">
          <v:shape id="_x0000_i1446" type="#_x0000_t75" style="width:126.75pt;height:17.25pt" o:ole="">
            <v:imagedata r:id="rId157" o:title=""/>
          </v:shape>
          <o:OLEObject Type="Embed" ProgID="Equation.DSMT4" ShapeID="_x0000_i1446" DrawAspect="Content" ObjectID="_1688581172" r:id="rId158"/>
        </w:object>
      </w:r>
      <w:r w:rsidRPr="004E7085">
        <w:rPr>
          <w:rFonts w:ascii="Chu Van An" w:hAnsi="Chu Van An" w:cs="Chu Van An"/>
          <w:sz w:val="24"/>
          <w:szCs w:val="24"/>
        </w:rPr>
        <w:t xml:space="preserve">, vậy (*) đúng với </w:t>
      </w:r>
      <w:r w:rsidRPr="004E7085">
        <w:rPr>
          <w:rFonts w:ascii="Chu Van An" w:hAnsi="Chu Van An" w:cs="Chu Van An"/>
          <w:position w:val="-4"/>
          <w:sz w:val="24"/>
          <w:szCs w:val="24"/>
        </w:rPr>
        <w:object w:dxaOrig="499" w:dyaOrig="220" w14:anchorId="3BC04F6D">
          <v:shape id="_x0000_i1447" type="#_x0000_t75" style="width:24.75pt;height:10.5pt" o:ole="">
            <v:imagedata r:id="rId159" o:title=""/>
          </v:shape>
          <o:OLEObject Type="Embed" ProgID="Equation.DSMT4" ShapeID="_x0000_i1447" DrawAspect="Content" ObjectID="_1688581173" r:id="rId160"/>
        </w:object>
      </w:r>
      <w:r w:rsidRPr="004E7085">
        <w:rPr>
          <w:rFonts w:ascii="Chu Van An" w:hAnsi="Chu Van An" w:cs="Chu Van An"/>
          <w:sz w:val="24"/>
          <w:szCs w:val="24"/>
        </w:rPr>
        <w:t>.</w:t>
      </w:r>
    </w:p>
    <w:p w14:paraId="165BA7F5" w14:textId="77777777" w:rsidR="00FF1050" w:rsidRPr="004E7085" w:rsidRDefault="00FF1050" w:rsidP="00FF1050">
      <w:pPr>
        <w:spacing w:line="240" w:lineRule="auto"/>
        <w:ind w:firstLine="1418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  <w:lang w:val="fr-FR"/>
        </w:rPr>
        <w:t xml:space="preserve">Giả sử ta có </w:t>
      </w:r>
      <w:r w:rsidRPr="004E7085">
        <w:rPr>
          <w:rFonts w:ascii="Chu Van An" w:hAnsi="Chu Van An" w:cs="Chu Van An"/>
          <w:position w:val="-14"/>
          <w:sz w:val="24"/>
          <w:szCs w:val="24"/>
          <w:lang w:val="fr-FR"/>
        </w:rPr>
        <w:object w:dxaOrig="1340" w:dyaOrig="400" w14:anchorId="5BB3DED7">
          <v:shape id="_x0000_i1448" type="#_x0000_t75" style="width:66.75pt;height:20.25pt" o:ole="">
            <v:imagedata r:id="rId161" o:title=""/>
          </v:shape>
          <o:OLEObject Type="Embed" ProgID="Equation.DSMT4" ShapeID="_x0000_i1448" DrawAspect="Content" ObjectID="_1688581174" r:id="rId162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 đúng.</w:t>
      </w:r>
    </w:p>
    <w:p w14:paraId="554732A0" w14:textId="77777777" w:rsidR="00FF1050" w:rsidRPr="004E7085" w:rsidRDefault="00FF1050" w:rsidP="00FF1050">
      <w:pPr>
        <w:spacing w:line="240" w:lineRule="auto"/>
        <w:ind w:firstLine="1418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  <w:lang w:val="fr-FR"/>
        </w:rPr>
        <w:t xml:space="preserve">Ta cần chứng minh </w:t>
      </w:r>
      <w:r w:rsidRPr="004E7085">
        <w:rPr>
          <w:rFonts w:ascii="Chu Van An" w:hAnsi="Chu Van An" w:cs="Chu Van An"/>
          <w:position w:val="-14"/>
          <w:sz w:val="24"/>
          <w:szCs w:val="24"/>
          <w:lang w:val="fr-FR"/>
        </w:rPr>
        <w:object w:dxaOrig="1900" w:dyaOrig="400" w14:anchorId="1E78BA92">
          <v:shape id="_x0000_i1449" type="#_x0000_t75" style="width:94.5pt;height:20.25pt" o:ole="">
            <v:imagedata r:id="rId163" o:title=""/>
          </v:shape>
          <o:OLEObject Type="Embed" ProgID="Equation.DSMT4" ShapeID="_x0000_i1449" DrawAspect="Content" ObjectID="_1688581175" r:id="rId164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 </w:t>
      </w:r>
    </w:p>
    <w:p w14:paraId="276E1A8D" w14:textId="77777777" w:rsidR="00FF1050" w:rsidRPr="004E7085" w:rsidRDefault="00FF1050" w:rsidP="00FF1050">
      <w:pPr>
        <w:spacing w:line="240" w:lineRule="auto"/>
        <w:ind w:left="1418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b/>
          <w:sz w:val="24"/>
          <w:szCs w:val="24"/>
          <w:u w:val="single"/>
          <w:lang w:val="fr-FR"/>
        </w:rPr>
        <w:t>Cách 1</w: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. Thật vậy, </w:t>
      </w:r>
      <w:r w:rsidRPr="004E7085">
        <w:rPr>
          <w:rFonts w:ascii="Chu Van An" w:hAnsi="Chu Van An" w:cs="Chu Van An"/>
          <w:position w:val="-14"/>
          <w:sz w:val="24"/>
          <w:szCs w:val="24"/>
          <w:lang w:val="fr-FR"/>
        </w:rPr>
        <w:object w:dxaOrig="2299" w:dyaOrig="400" w14:anchorId="189A2C10">
          <v:shape id="_x0000_i1450" type="#_x0000_t75" style="width:114.75pt;height:20.25pt" o:ole="">
            <v:imagedata r:id="rId165" o:title=""/>
          </v:shape>
          <o:OLEObject Type="Embed" ProgID="Equation.DSMT4" ShapeID="_x0000_i1450" DrawAspect="Content" ObjectID="_1688581176" r:id="rId166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. Ta lại có </w:t>
      </w:r>
      <w:r w:rsidRPr="004E7085">
        <w:rPr>
          <w:rFonts w:ascii="Chu Van An" w:hAnsi="Chu Van An" w:cs="Chu Van An"/>
          <w:position w:val="-14"/>
          <w:sz w:val="24"/>
          <w:szCs w:val="24"/>
          <w:lang w:val="fr-FR"/>
        </w:rPr>
        <w:object w:dxaOrig="3800" w:dyaOrig="400" w14:anchorId="6D991E0D">
          <v:shape id="_x0000_i1451" type="#_x0000_t75" style="width:189.75pt;height:20.25pt" o:ole="">
            <v:imagedata r:id="rId167" o:title=""/>
          </v:shape>
          <o:OLEObject Type="Embed" ProgID="Equation.DSMT4" ShapeID="_x0000_i1451" DrawAspect="Content" ObjectID="_1688581177" r:id="rId168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>, bất đẳng t</w:t>
      </w:r>
      <w:r w:rsidRPr="004E7085">
        <w:rPr>
          <w:rFonts w:ascii="Chu Van An" w:hAnsi="Chu Van An" w:cs="Chu Van An"/>
          <w:sz w:val="24"/>
          <w:szCs w:val="24"/>
        </w:rPr>
        <w:t xml:space="preserve"> Do đó theo nguyên lí quy nạp, (*) đúng với mọi số nguyên </w: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dương </w:t>
      </w:r>
      <w:r w:rsidRPr="004E7085">
        <w:rPr>
          <w:rFonts w:ascii="Chu Van An" w:hAnsi="Chu Van An" w:cs="Chu Van An"/>
          <w:position w:val="-4"/>
          <w:sz w:val="24"/>
          <w:szCs w:val="24"/>
          <w:lang w:val="fr-FR"/>
        </w:rPr>
        <w:object w:dxaOrig="499" w:dyaOrig="220" w14:anchorId="2622DA6D">
          <v:shape id="_x0000_i1452" type="#_x0000_t75" style="width:24.75pt;height:10.5pt" o:ole="">
            <v:imagedata r:id="rId169" o:title=""/>
          </v:shape>
          <o:OLEObject Type="Embed" ProgID="Equation.DSMT4" ShapeID="_x0000_i1452" DrawAspect="Content" ObjectID="_1688581178" r:id="rId170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>.</w:t>
      </w:r>
    </w:p>
    <w:p w14:paraId="45FD5D1A" w14:textId="77777777" w:rsidR="00FF1050" w:rsidRPr="004E7085" w:rsidRDefault="00FF1050" w:rsidP="00FF1050">
      <w:pPr>
        <w:spacing w:line="240" w:lineRule="auto"/>
        <w:ind w:firstLine="1418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b/>
          <w:sz w:val="24"/>
          <w:szCs w:val="24"/>
          <w:u w:val="single"/>
          <w:lang w:val="fr-FR"/>
        </w:rPr>
        <w:t xml:space="preserve">Cách 2. </w:t>
      </w:r>
      <w:r w:rsidRPr="004E7085">
        <w:rPr>
          <w:rFonts w:ascii="Chu Van An" w:hAnsi="Chu Van An" w:cs="Chu Van An"/>
          <w:position w:val="-14"/>
          <w:sz w:val="24"/>
          <w:szCs w:val="24"/>
          <w:lang w:val="fr-FR"/>
        </w:rPr>
        <w:object w:dxaOrig="2299" w:dyaOrig="400" w14:anchorId="22224B43">
          <v:shape id="_x0000_i1453" type="#_x0000_t75" style="width:114.75pt;height:20.25pt" o:ole="">
            <v:imagedata r:id="rId165" o:title=""/>
          </v:shape>
          <o:OLEObject Type="Embed" ProgID="Equation.DSMT4" ShapeID="_x0000_i1453" DrawAspect="Content" ObjectID="_1688581179" r:id="rId171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 </w:t>
      </w:r>
    </w:p>
    <w:p w14:paraId="23E98C08" w14:textId="77777777" w:rsidR="00FF1050" w:rsidRPr="004E7085" w:rsidRDefault="00FF1050" w:rsidP="00FF1050">
      <w:pPr>
        <w:spacing w:line="240" w:lineRule="auto"/>
        <w:ind w:left="1418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  <w:lang w:val="fr-FR"/>
        </w:rPr>
        <w:t xml:space="preserve">Xét hiệu </w:t>
      </w:r>
      <w:r w:rsidRPr="004E7085">
        <w:rPr>
          <w:rFonts w:ascii="Chu Van An" w:hAnsi="Chu Van An" w:cs="Chu Van An"/>
          <w:position w:val="-14"/>
          <w:sz w:val="24"/>
          <w:szCs w:val="24"/>
          <w:lang w:val="fr-FR"/>
        </w:rPr>
        <w:object w:dxaOrig="3680" w:dyaOrig="400" w14:anchorId="18ADFDA4">
          <v:shape id="_x0000_i1454" type="#_x0000_t75" style="width:184.5pt;height:20.25pt" o:ole="">
            <v:imagedata r:id="rId172" o:title=""/>
          </v:shape>
          <o:OLEObject Type="Embed" ProgID="Equation.DSMT4" ShapeID="_x0000_i1454" DrawAspect="Content" ObjectID="_1688581180" r:id="rId173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 vì </w:t>
      </w:r>
      <w:r w:rsidRPr="004E7085">
        <w:rPr>
          <w:rFonts w:ascii="Chu Van An" w:hAnsi="Chu Van An" w:cs="Chu Van An"/>
          <w:position w:val="-6"/>
          <w:sz w:val="24"/>
          <w:szCs w:val="24"/>
          <w:lang w:val="fr-FR"/>
        </w:rPr>
        <w:object w:dxaOrig="4400" w:dyaOrig="320" w14:anchorId="65E84E2C">
          <v:shape id="_x0000_i1455" type="#_x0000_t75" style="width:219pt;height:15pt" o:ole="">
            <v:imagedata r:id="rId174" o:title=""/>
          </v:shape>
          <o:OLEObject Type="Embed" ProgID="Equation.DSMT4" ShapeID="_x0000_i1455" DrawAspect="Content" ObjectID="_1688581181" r:id="rId175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 </w:t>
      </w:r>
    </w:p>
    <w:p w14:paraId="51ADE3B9" w14:textId="77777777" w:rsidR="00FF1050" w:rsidRPr="004E7085" w:rsidRDefault="00FF1050" w:rsidP="00FF1050">
      <w:pPr>
        <w:spacing w:line="240" w:lineRule="auto"/>
        <w:ind w:firstLine="1418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  <w:lang w:val="fr-FR"/>
        </w:rPr>
        <w:t xml:space="preserve">Nên </w:t>
      </w:r>
      <w:r w:rsidRPr="004E7085">
        <w:rPr>
          <w:rFonts w:ascii="Chu Van An" w:hAnsi="Chu Van An" w:cs="Chu Van An"/>
          <w:position w:val="-14"/>
          <w:sz w:val="24"/>
          <w:szCs w:val="24"/>
          <w:lang w:val="fr-FR"/>
        </w:rPr>
        <w:object w:dxaOrig="2900" w:dyaOrig="400" w14:anchorId="1C0BE6C5">
          <v:shape id="_x0000_i1456" type="#_x0000_t75" style="width:144.75pt;height:20.25pt" o:ole="">
            <v:imagedata r:id="rId176" o:title=""/>
          </v:shape>
          <o:OLEObject Type="Embed" ProgID="Equation.DSMT4" ShapeID="_x0000_i1456" DrawAspect="Content" ObjectID="_1688581182" r:id="rId177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 Suy ra </w:t>
      </w:r>
      <w:r w:rsidRPr="004E7085">
        <w:rPr>
          <w:rFonts w:ascii="Chu Van An" w:hAnsi="Chu Van An" w:cs="Chu Van An"/>
          <w:position w:val="-14"/>
          <w:sz w:val="24"/>
          <w:szCs w:val="24"/>
          <w:lang w:val="fr-FR"/>
        </w:rPr>
        <w:object w:dxaOrig="1900" w:dyaOrig="400" w14:anchorId="0FA0E5EA">
          <v:shape id="_x0000_i1457" type="#_x0000_t75" style="width:94.5pt;height:20.25pt" o:ole="">
            <v:imagedata r:id="rId178" o:title=""/>
          </v:shape>
          <o:OLEObject Type="Embed" ProgID="Equation.DSMT4" ShapeID="_x0000_i1457" DrawAspect="Content" ObjectID="_1688581183" r:id="rId179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 (đúng).</w:t>
      </w:r>
    </w:p>
    <w:p w14:paraId="6AF94CDB" w14:textId="6FD06A88" w:rsidR="00454130" w:rsidRPr="004E7085" w:rsidRDefault="00FF1050" w:rsidP="00454130">
      <w:pPr>
        <w:spacing w:line="240" w:lineRule="auto"/>
        <w:ind w:firstLine="1418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  <w:lang w:val="fr-FR"/>
        </w:rPr>
        <w:lastRenderedPageBreak/>
        <w:t xml:space="preserve">tức này đúng với mọi </w:t>
      </w:r>
      <w:r w:rsidRPr="004E7085">
        <w:rPr>
          <w:rFonts w:ascii="Chu Van An" w:hAnsi="Chu Van An" w:cs="Chu Van An"/>
          <w:position w:val="-6"/>
          <w:sz w:val="24"/>
          <w:szCs w:val="24"/>
          <w:lang w:val="fr-FR"/>
        </w:rPr>
        <w:object w:dxaOrig="499" w:dyaOrig="260" w14:anchorId="2AA10D63">
          <v:shape id="_x0000_i1458" type="#_x0000_t75" style="width:24.75pt;height:12.75pt" o:ole="">
            <v:imagedata r:id="rId180" o:title=""/>
          </v:shape>
          <o:OLEObject Type="Embed" ProgID="Equation.DSMT4" ShapeID="_x0000_i1458" DrawAspect="Content" ObjectID="_1688581184" r:id="rId181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. Suy ra </w:t>
      </w:r>
      <w:r w:rsidRPr="004E7085">
        <w:rPr>
          <w:rFonts w:ascii="Chu Van An" w:hAnsi="Chu Van An" w:cs="Chu Van An"/>
          <w:position w:val="-14"/>
          <w:sz w:val="24"/>
          <w:szCs w:val="24"/>
          <w:lang w:val="fr-FR"/>
        </w:rPr>
        <w:object w:dxaOrig="1900" w:dyaOrig="400" w14:anchorId="7F8B5E76">
          <v:shape id="_x0000_i1459" type="#_x0000_t75" style="width:94.5pt;height:20.25pt" o:ole="">
            <v:imagedata r:id="rId178" o:title=""/>
          </v:shape>
          <o:OLEObject Type="Embed" ProgID="Equation.DSMT4" ShapeID="_x0000_i1459" DrawAspect="Content" ObjectID="_1688581185" r:id="rId182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 (đúng).</w:t>
      </w:r>
    </w:p>
    <w:p w14:paraId="2993DBF8" w14:textId="77777777" w:rsidR="000E1241" w:rsidRPr="004E7085" w:rsidRDefault="000E1241" w:rsidP="00454130">
      <w:pPr>
        <w:spacing w:line="240" w:lineRule="auto"/>
        <w:ind w:firstLine="1418"/>
        <w:rPr>
          <w:rFonts w:ascii="Chu Van An" w:hAnsi="Chu Van An" w:cs="Chu Van An"/>
          <w:sz w:val="24"/>
          <w:szCs w:val="24"/>
          <w:lang w:val="fr-FR"/>
        </w:rPr>
      </w:pPr>
    </w:p>
    <w:p w14:paraId="7F1E8567" w14:textId="316F706F" w:rsidR="00FF1050" w:rsidRPr="004E7085" w:rsidRDefault="00454130" w:rsidP="00833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CFFEB"/>
        <w:ind w:left="142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b/>
          <w:color w:val="0000CC"/>
          <w:sz w:val="24"/>
          <w:szCs w:val="24"/>
        </w:rPr>
        <w:t>Câu 2.</w:t>
      </w:r>
      <w:r w:rsidRPr="004E7085">
        <w:rPr>
          <w:rFonts w:ascii="Chu Van An" w:hAnsi="Chu Van An" w:cs="Chu Van An"/>
          <w:b/>
          <w:color w:val="0000CC"/>
          <w:sz w:val="24"/>
          <w:szCs w:val="24"/>
          <w:lang w:val="vi-VN"/>
        </w:rPr>
        <w:t xml:space="preserve"> </w:t>
      </w:r>
      <w:r w:rsidR="00FF1050" w:rsidRPr="004E7085">
        <w:rPr>
          <w:rFonts w:ascii="Chu Van An" w:hAnsi="Chu Van An" w:cs="Chu Van An"/>
          <w:sz w:val="24"/>
          <w:szCs w:val="24"/>
        </w:rPr>
        <w:t xml:space="preserve">  Chứng minh rằng với mọi số nguyên dương </w:t>
      </w:r>
      <w:r w:rsidR="00FF1050" w:rsidRPr="004E7085">
        <w:rPr>
          <w:rFonts w:ascii="Chu Van An" w:eastAsiaTheme="minorHAnsi" w:hAnsi="Chu Van An" w:cs="Chu Van An"/>
          <w:position w:val="-4"/>
          <w:sz w:val="24"/>
          <w:szCs w:val="24"/>
        </w:rPr>
        <w:object w:dxaOrig="560" w:dyaOrig="260" w14:anchorId="75D530BE">
          <v:shape id="_x0000_i1460" type="#_x0000_t75" style="width:27.75pt;height:13.5pt" o:ole="">
            <v:imagedata r:id="rId183" o:title=""/>
          </v:shape>
          <o:OLEObject Type="Embed" ProgID="Equation.DSMT4" ShapeID="_x0000_i1460" DrawAspect="Content" ObjectID="_1688581186" r:id="rId184"/>
        </w:object>
      </w:r>
      <w:r w:rsidR="00FF1050" w:rsidRPr="004E7085">
        <w:rPr>
          <w:rFonts w:ascii="Chu Van An" w:hAnsi="Chu Van An" w:cs="Chu Van An"/>
          <w:sz w:val="24"/>
          <w:szCs w:val="24"/>
        </w:rPr>
        <w:t xml:space="preserve"> ta có:  </w:t>
      </w:r>
      <w:r w:rsidR="00FF1050" w:rsidRPr="004E7085">
        <w:rPr>
          <w:rFonts w:ascii="Chu Van An" w:eastAsiaTheme="minorHAnsi" w:hAnsi="Chu Van An" w:cs="Chu Van An"/>
          <w:position w:val="-24"/>
          <w:sz w:val="24"/>
          <w:szCs w:val="24"/>
          <w:lang w:val="fr-FR"/>
        </w:rPr>
        <w:object w:dxaOrig="3480" w:dyaOrig="639" w14:anchorId="0EBBE6FB">
          <v:shape id="_x0000_i1461" type="#_x0000_t75" style="width:173.25pt;height:32.25pt" o:ole="">
            <v:imagedata r:id="rId185" o:title=""/>
          </v:shape>
          <o:OLEObject Type="Embed" ProgID="Equation.DSMT4" ShapeID="_x0000_i1461" DrawAspect="Content" ObjectID="_1688581187" r:id="rId186"/>
        </w:object>
      </w:r>
      <w:r w:rsidR="00FF1050" w:rsidRPr="004E7085">
        <w:rPr>
          <w:rFonts w:ascii="Chu Van An" w:hAnsi="Chu Van An" w:cs="Chu Van An"/>
          <w:sz w:val="24"/>
          <w:szCs w:val="24"/>
          <w:lang w:val="fr-FR"/>
        </w:rPr>
        <w:t xml:space="preserve"> </w:t>
      </w:r>
    </w:p>
    <w:p w14:paraId="03EBDBBB" w14:textId="77777777" w:rsidR="00FF1050" w:rsidRPr="004E7085" w:rsidRDefault="00FF1050" w:rsidP="00FF1050">
      <w:pPr>
        <w:spacing w:line="240" w:lineRule="auto"/>
        <w:ind w:firstLine="567"/>
        <w:jc w:val="center"/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</w:pPr>
      <w:r w:rsidRPr="004E7085"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  <w:t>Lời giải</w:t>
      </w:r>
    </w:p>
    <w:p w14:paraId="0A593EBF" w14:textId="77777777" w:rsidR="00FF1050" w:rsidRPr="004E7085" w:rsidRDefault="00FF1050" w:rsidP="00FF1050">
      <w:pPr>
        <w:spacing w:line="240" w:lineRule="auto"/>
        <w:ind w:firstLine="1276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  <w:lang w:val="fr-FR"/>
        </w:rPr>
        <w:t xml:space="preserve">Đặt </w:t>
      </w:r>
      <w:r w:rsidRPr="004E7085">
        <w:rPr>
          <w:rFonts w:ascii="Chu Van An" w:hAnsi="Chu Van An" w:cs="Chu Van An"/>
          <w:position w:val="-30"/>
          <w:sz w:val="24"/>
          <w:szCs w:val="24"/>
          <w:lang w:val="fr-FR"/>
        </w:rPr>
        <w:object w:dxaOrig="4220" w:dyaOrig="700" w14:anchorId="50F8A29F">
          <v:shape id="_x0000_i1430" type="#_x0000_t75" style="width:211.5pt;height:35.25pt" o:ole="">
            <v:imagedata r:id="rId187" o:title=""/>
          </v:shape>
          <o:OLEObject Type="Embed" ProgID="Equation.DSMT4" ShapeID="_x0000_i1430" DrawAspect="Content" ObjectID="_1688581188" r:id="rId188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 </w:t>
      </w:r>
    </w:p>
    <w:p w14:paraId="1CC8E680" w14:textId="77777777" w:rsidR="00FF1050" w:rsidRPr="004E7085" w:rsidRDefault="00FF1050" w:rsidP="00FF1050">
      <w:pPr>
        <w:spacing w:line="240" w:lineRule="auto"/>
        <w:ind w:firstLine="1276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  <w:lang w:val="fr-FR"/>
        </w:rPr>
        <w:t xml:space="preserve">Với </w:t>
      </w:r>
      <w:r w:rsidRPr="004E7085">
        <w:rPr>
          <w:rFonts w:ascii="Chu Van An" w:hAnsi="Chu Van An" w:cs="Chu Van An"/>
          <w:position w:val="-4"/>
          <w:sz w:val="24"/>
          <w:szCs w:val="24"/>
          <w:lang w:val="fr-FR"/>
        </w:rPr>
        <w:object w:dxaOrig="499" w:dyaOrig="220" w14:anchorId="6D838606">
          <v:shape id="_x0000_i1431" type="#_x0000_t75" style="width:24.75pt;height:10.5pt" o:ole="">
            <v:imagedata r:id="rId189" o:title=""/>
          </v:shape>
          <o:OLEObject Type="Embed" ProgID="Equation.DSMT4" ShapeID="_x0000_i1431" DrawAspect="Content" ObjectID="_1688581189" r:id="rId190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 ta có </w:t>
      </w:r>
      <w:r w:rsidRPr="004E7085">
        <w:rPr>
          <w:rFonts w:ascii="Chu Van An" w:hAnsi="Chu Van An" w:cs="Chu Van An"/>
          <w:position w:val="-24"/>
          <w:sz w:val="24"/>
          <w:szCs w:val="24"/>
          <w:lang w:val="fr-FR"/>
        </w:rPr>
        <w:object w:dxaOrig="2799" w:dyaOrig="639" w14:anchorId="69B99355">
          <v:shape id="_x0000_i1432" type="#_x0000_t75" style="width:139.5pt;height:32.25pt" o:ole="">
            <v:imagedata r:id="rId191" o:title=""/>
          </v:shape>
          <o:OLEObject Type="Embed" ProgID="Equation.DSMT4" ShapeID="_x0000_i1432" DrawAspect="Content" ObjectID="_1688581190" r:id="rId192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 (đúng).</w:t>
      </w:r>
    </w:p>
    <w:p w14:paraId="623F906B" w14:textId="77777777" w:rsidR="00FF1050" w:rsidRPr="004E7085" w:rsidRDefault="00FF1050" w:rsidP="00FF1050">
      <w:pPr>
        <w:spacing w:line="240" w:lineRule="auto"/>
        <w:ind w:firstLine="1276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  <w:lang w:val="fr-FR"/>
        </w:rPr>
        <w:t xml:space="preserve">Giả sử với </w:t>
      </w:r>
      <w:r w:rsidRPr="004E7085">
        <w:rPr>
          <w:rFonts w:ascii="Chu Van An" w:hAnsi="Chu Van An" w:cs="Chu Van An"/>
          <w:position w:val="-6"/>
          <w:sz w:val="24"/>
          <w:szCs w:val="24"/>
          <w:lang w:val="fr-FR"/>
        </w:rPr>
        <w:object w:dxaOrig="520" w:dyaOrig="260" w14:anchorId="0F56072A">
          <v:shape id="_x0000_i1433" type="#_x0000_t75" style="width:25.5pt;height:12.75pt" o:ole="">
            <v:imagedata r:id="rId193" o:title=""/>
          </v:shape>
          <o:OLEObject Type="Embed" ProgID="Equation.DSMT4" ShapeID="_x0000_i1433" DrawAspect="Content" ObjectID="_1688581191" r:id="rId194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 thì (*) đúng, có nghĩa ta có:  </w:t>
      </w:r>
      <w:r w:rsidRPr="004E7085">
        <w:rPr>
          <w:rFonts w:ascii="Chu Van An" w:hAnsi="Chu Van An" w:cs="Chu Van An"/>
          <w:position w:val="-22"/>
          <w:sz w:val="24"/>
          <w:szCs w:val="24"/>
          <w:lang w:val="fr-FR"/>
        </w:rPr>
        <w:object w:dxaOrig="2540" w:dyaOrig="560" w14:anchorId="725D7D38">
          <v:shape id="_x0000_i1434" type="#_x0000_t75" style="width:126.75pt;height:27.75pt" o:ole="">
            <v:imagedata r:id="rId195" o:title=""/>
          </v:shape>
          <o:OLEObject Type="Embed" ProgID="Equation.DSMT4" ShapeID="_x0000_i1434" DrawAspect="Content" ObjectID="_1688581192" r:id="rId196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 </w:t>
      </w:r>
    </w:p>
    <w:p w14:paraId="3B94437F" w14:textId="77777777" w:rsidR="00FF1050" w:rsidRPr="004E7085" w:rsidRDefault="00FF1050" w:rsidP="00FF1050">
      <w:pPr>
        <w:spacing w:line="240" w:lineRule="auto"/>
        <w:ind w:firstLine="1276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  <w:lang w:val="fr-FR"/>
        </w:rPr>
        <w:t xml:space="preserve">Ta phải chứng minh (*) đúng với </w:t>
      </w:r>
      <w:r w:rsidRPr="004E7085">
        <w:rPr>
          <w:rFonts w:ascii="Chu Van An" w:hAnsi="Chu Van An" w:cs="Chu Van An"/>
          <w:position w:val="-6"/>
          <w:sz w:val="24"/>
          <w:szCs w:val="24"/>
          <w:lang w:val="fr-FR"/>
        </w:rPr>
        <w:object w:dxaOrig="780" w:dyaOrig="260" w14:anchorId="0799B892">
          <v:shape id="_x0000_i1435" type="#_x0000_t75" style="width:39.75pt;height:12.75pt" o:ole="">
            <v:imagedata r:id="rId197" o:title=""/>
          </v:shape>
          <o:OLEObject Type="Embed" ProgID="Equation.DSMT4" ShapeID="_x0000_i1435" DrawAspect="Content" ObjectID="_1688581193" r:id="rId198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>, có nghĩa ta phải chứng minh:</w:t>
      </w:r>
    </w:p>
    <w:p w14:paraId="41EE24D2" w14:textId="77777777" w:rsidR="00FF1050" w:rsidRPr="004E7085" w:rsidRDefault="00FF1050" w:rsidP="00FF1050">
      <w:pPr>
        <w:spacing w:line="240" w:lineRule="auto"/>
        <w:ind w:firstLine="1276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position w:val="-30"/>
          <w:sz w:val="24"/>
          <w:szCs w:val="24"/>
        </w:rPr>
        <w:object w:dxaOrig="4680" w:dyaOrig="700" w14:anchorId="2F4A69D2">
          <v:shape id="_x0000_i1436" type="#_x0000_t75" style="width:234pt;height:35.25pt" o:ole="">
            <v:imagedata r:id="rId199" o:title=""/>
          </v:shape>
          <o:OLEObject Type="Embed" ProgID="Equation.DSMT4" ShapeID="_x0000_i1436" DrawAspect="Content" ObjectID="_1688581194" r:id="rId200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</w:t>
      </w:r>
    </w:p>
    <w:p w14:paraId="68076347" w14:textId="77777777" w:rsidR="00FF1050" w:rsidRPr="004E7085" w:rsidRDefault="00FF1050" w:rsidP="00FF1050">
      <w:pPr>
        <w:spacing w:line="240" w:lineRule="auto"/>
        <w:ind w:left="1276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Thật vậy ta có: </w:t>
      </w:r>
      <w:r w:rsidRPr="004E7085">
        <w:rPr>
          <w:rFonts w:ascii="Chu Van An" w:hAnsi="Chu Van An" w:cs="Chu Van An"/>
          <w:position w:val="-30"/>
          <w:sz w:val="24"/>
          <w:szCs w:val="24"/>
        </w:rPr>
        <w:object w:dxaOrig="7820" w:dyaOrig="720" w14:anchorId="54CA5A48">
          <v:shape id="_x0000_i1437" type="#_x0000_t75" style="width:391.5pt;height:36pt" o:ole="">
            <v:imagedata r:id="rId201" o:title=""/>
          </v:shape>
          <o:OLEObject Type="Embed" ProgID="Equation.DSMT4" ShapeID="_x0000_i1437" DrawAspect="Content" ObjectID="_1688581195" r:id="rId202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</w:t>
      </w:r>
    </w:p>
    <w:p w14:paraId="7E789692" w14:textId="77777777" w:rsidR="00FF1050" w:rsidRPr="004E7085" w:rsidRDefault="00FF1050" w:rsidP="00FF1050">
      <w:pPr>
        <w:spacing w:line="240" w:lineRule="auto"/>
        <w:ind w:firstLine="1276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position w:val="-30"/>
          <w:sz w:val="24"/>
          <w:szCs w:val="24"/>
        </w:rPr>
        <w:object w:dxaOrig="7880" w:dyaOrig="700" w14:anchorId="71F65073">
          <v:shape id="_x0000_i1438" type="#_x0000_t75" style="width:395.25pt;height:35.25pt" o:ole="">
            <v:imagedata r:id="rId203" o:title=""/>
          </v:shape>
          <o:OLEObject Type="Embed" ProgID="Equation.DSMT4" ShapeID="_x0000_i1438" DrawAspect="Content" ObjectID="_1688581196" r:id="rId204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(đúng).</w:t>
      </w:r>
    </w:p>
    <w:p w14:paraId="733561F0" w14:textId="77777777" w:rsidR="00FF1050" w:rsidRPr="004E7085" w:rsidRDefault="00FF1050" w:rsidP="00FF1050">
      <w:pPr>
        <w:spacing w:line="240" w:lineRule="auto"/>
        <w:ind w:left="1134" w:firstLine="142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Vậy </w:t>
      </w:r>
      <w:r w:rsidRPr="004E7085">
        <w:rPr>
          <w:rFonts w:ascii="Chu Van An" w:hAnsi="Chu Van An" w:cs="Chu Van An"/>
          <w:position w:val="-24"/>
          <w:sz w:val="24"/>
          <w:szCs w:val="24"/>
        </w:rPr>
        <w:object w:dxaOrig="1520" w:dyaOrig="639" w14:anchorId="117932E2">
          <v:shape id="_x0000_i1439" type="#_x0000_t75" style="width:76.5pt;height:32.25pt" o:ole="">
            <v:imagedata r:id="rId205" o:title=""/>
          </v:shape>
          <o:OLEObject Type="Embed" ProgID="Equation.DSMT4" ShapeID="_x0000_i1439" DrawAspect="Content" ObjectID="_1688581197" r:id="rId206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(đúng). Vậy (*) đúng với </w:t>
      </w:r>
      <w:r w:rsidRPr="004E7085">
        <w:rPr>
          <w:rFonts w:ascii="Chu Van An" w:hAnsi="Chu Van An" w:cs="Chu Van An"/>
          <w:position w:val="-6"/>
          <w:sz w:val="24"/>
          <w:szCs w:val="24"/>
        </w:rPr>
        <w:object w:dxaOrig="780" w:dyaOrig="260" w14:anchorId="71A1B92D">
          <v:shape id="_x0000_i1440" type="#_x0000_t75" style="width:39.75pt;height:12.75pt" o:ole="">
            <v:imagedata r:id="rId207" o:title=""/>
          </v:shape>
          <o:OLEObject Type="Embed" ProgID="Equation.DSMT4" ShapeID="_x0000_i1440" DrawAspect="Content" ObjectID="_1688581198" r:id="rId208"/>
        </w:object>
      </w:r>
      <w:r w:rsidRPr="004E7085">
        <w:rPr>
          <w:rFonts w:ascii="Chu Van An" w:hAnsi="Chu Van An" w:cs="Chu Van An"/>
          <w:sz w:val="24"/>
          <w:szCs w:val="24"/>
        </w:rPr>
        <w:t>.</w:t>
      </w:r>
    </w:p>
    <w:p w14:paraId="61FB1A9D" w14:textId="77777777" w:rsidR="00FF1050" w:rsidRPr="004E7085" w:rsidRDefault="00FF1050" w:rsidP="00FF1050">
      <w:pPr>
        <w:spacing w:line="240" w:lineRule="auto"/>
        <w:ind w:firstLine="1276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Suy ra (*) đúng với mọi số nguyên dương </w:t>
      </w:r>
      <w:r w:rsidRPr="004E7085">
        <w:rPr>
          <w:rFonts w:ascii="Chu Van An" w:hAnsi="Chu Van An" w:cs="Chu Van An"/>
          <w:position w:val="-4"/>
          <w:sz w:val="24"/>
          <w:szCs w:val="24"/>
        </w:rPr>
        <w:object w:dxaOrig="580" w:dyaOrig="260" w14:anchorId="6449F293">
          <v:shape id="_x0000_i1441" type="#_x0000_t75" style="width:28.5pt;height:13.5pt" o:ole="">
            <v:imagedata r:id="rId209" o:title=""/>
          </v:shape>
          <o:OLEObject Type="Embed" ProgID="Equation.DSMT4" ShapeID="_x0000_i1441" DrawAspect="Content" ObjectID="_1688581199" r:id="rId210"/>
        </w:object>
      </w:r>
      <w:r w:rsidRPr="004E7085">
        <w:rPr>
          <w:rFonts w:ascii="Chu Van An" w:hAnsi="Chu Van An" w:cs="Chu Van An"/>
          <w:sz w:val="24"/>
          <w:szCs w:val="24"/>
        </w:rPr>
        <w:t>.</w:t>
      </w:r>
    </w:p>
    <w:p w14:paraId="01A7CC63" w14:textId="2B706A5A" w:rsidR="00FF1050" w:rsidRPr="004E7085" w:rsidRDefault="00454130" w:rsidP="00833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CFFEB"/>
        <w:ind w:left="142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b/>
          <w:color w:val="0000CC"/>
          <w:sz w:val="24"/>
          <w:szCs w:val="24"/>
        </w:rPr>
        <w:t>Câu 3</w:t>
      </w:r>
      <w:r w:rsidR="000E1241" w:rsidRPr="004E7085">
        <w:rPr>
          <w:rFonts w:ascii="Chu Van An" w:hAnsi="Chu Van An" w:cs="Chu Van An"/>
          <w:b/>
          <w:color w:val="0000CC"/>
          <w:sz w:val="24"/>
          <w:szCs w:val="24"/>
        </w:rPr>
        <w:t>.</w:t>
      </w:r>
      <w:r w:rsidR="00296A2E" w:rsidRPr="004E7085">
        <w:rPr>
          <w:rFonts w:ascii="Chu Van An" w:hAnsi="Chu Van An" w:cs="Chu Van An"/>
          <w:sz w:val="24"/>
          <w:szCs w:val="24"/>
        </w:rPr>
        <w:t xml:space="preserve">   Chứng minh rằng với mọi số nguyên dương </w:t>
      </w:r>
      <w:r w:rsidR="00296A2E" w:rsidRPr="004E7085">
        <w:rPr>
          <w:rFonts w:ascii="Chu Van An" w:eastAsiaTheme="minorHAnsi" w:hAnsi="Chu Van An" w:cs="Chu Van An"/>
          <w:position w:val="-4"/>
          <w:sz w:val="24"/>
          <w:szCs w:val="24"/>
        </w:rPr>
        <w:object w:dxaOrig="220" w:dyaOrig="200" w14:anchorId="01D65CC1">
          <v:shape id="_x0000_i1442" type="#_x0000_t75" style="width:10.5pt;height:9.75pt" o:ole="">
            <v:imagedata r:id="rId211" o:title=""/>
          </v:shape>
          <o:OLEObject Type="Embed" ProgID="Equation.DSMT4" ShapeID="_x0000_i1442" DrawAspect="Content" ObjectID="_1688581200" r:id="rId212"/>
        </w:object>
      </w:r>
      <w:r w:rsidR="00296A2E" w:rsidRPr="004E7085">
        <w:rPr>
          <w:rFonts w:ascii="Chu Van An" w:hAnsi="Chu Van An" w:cs="Chu Van An"/>
          <w:sz w:val="24"/>
          <w:szCs w:val="24"/>
        </w:rPr>
        <w:t xml:space="preserve">, ta có: </w:t>
      </w:r>
      <w:r w:rsidR="00296A2E" w:rsidRPr="004E7085">
        <w:rPr>
          <w:rFonts w:ascii="Chu Van An" w:eastAsiaTheme="minorHAnsi" w:hAnsi="Chu Van An" w:cs="Chu Van An"/>
          <w:position w:val="-16"/>
          <w:sz w:val="24"/>
          <w:szCs w:val="24"/>
          <w:lang w:val="fr-FR"/>
        </w:rPr>
        <w:object w:dxaOrig="1900" w:dyaOrig="499" w14:anchorId="17B10BBE">
          <v:shape id="_x0000_i1443" type="#_x0000_t75" style="width:94.5pt;height:24.75pt" o:ole="">
            <v:imagedata r:id="rId213" o:title=""/>
          </v:shape>
          <o:OLEObject Type="Embed" ProgID="Equation.DSMT4" ShapeID="_x0000_i1443" DrawAspect="Content" ObjectID="_1688581201" r:id="rId214"/>
        </w:object>
      </w:r>
      <w:r w:rsidR="00296A2E" w:rsidRPr="004E7085">
        <w:rPr>
          <w:rFonts w:ascii="Chu Van An" w:hAnsi="Chu Van An" w:cs="Chu Van An"/>
          <w:b/>
          <w:color w:val="0000CC"/>
          <w:sz w:val="24"/>
          <w:szCs w:val="24"/>
          <w:lang w:val="vi-VN"/>
        </w:rPr>
        <w:t xml:space="preserve"> </w:t>
      </w:r>
    </w:p>
    <w:p w14:paraId="71D824CB" w14:textId="77777777" w:rsidR="00296A2E" w:rsidRPr="004E7085" w:rsidRDefault="00296A2E" w:rsidP="00296A2E">
      <w:pPr>
        <w:spacing w:line="240" w:lineRule="auto"/>
        <w:ind w:firstLine="567"/>
        <w:jc w:val="center"/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</w:pPr>
      <w:r w:rsidRPr="004E7085"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  <w:t>Lời giải</w:t>
      </w:r>
    </w:p>
    <w:p w14:paraId="0C0883FF" w14:textId="77777777" w:rsidR="00296A2E" w:rsidRPr="004E7085" w:rsidRDefault="00296A2E" w:rsidP="00296A2E">
      <w:pPr>
        <w:spacing w:line="240" w:lineRule="auto"/>
        <w:ind w:firstLine="1276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  <w:lang w:val="fr-FR"/>
        </w:rPr>
        <w:t xml:space="preserve">Với </w:t>
      </w:r>
      <w:r w:rsidRPr="004E7085">
        <w:rPr>
          <w:rFonts w:ascii="Chu Van An" w:hAnsi="Chu Van An" w:cs="Chu Van An"/>
          <w:position w:val="-4"/>
          <w:sz w:val="24"/>
          <w:szCs w:val="24"/>
          <w:lang w:val="fr-FR"/>
        </w:rPr>
        <w:object w:dxaOrig="480" w:dyaOrig="220" w14:anchorId="07556DF3">
          <v:shape id="_x0000_i1157" type="#_x0000_t75" style="width:23.25pt;height:10.5pt" o:ole="">
            <v:imagedata r:id="rId215" o:title=""/>
          </v:shape>
          <o:OLEObject Type="Embed" ProgID="Equation.DSMT4" ShapeID="_x0000_i1157" DrawAspect="Content" ObjectID="_1688581202" r:id="rId216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 ta có </w:t>
      </w:r>
      <w:r w:rsidRPr="004E7085">
        <w:rPr>
          <w:rFonts w:ascii="Chu Van An" w:hAnsi="Chu Van An" w:cs="Chu Van An"/>
          <w:position w:val="-14"/>
          <w:sz w:val="24"/>
          <w:szCs w:val="24"/>
          <w:lang w:val="fr-FR"/>
        </w:rPr>
        <w:object w:dxaOrig="1719" w:dyaOrig="440" w14:anchorId="7367C74F">
          <v:shape id="_x0000_i1158" type="#_x0000_t75" style="width:86.25pt;height:21.75pt" o:ole="">
            <v:imagedata r:id="rId217" o:title=""/>
          </v:shape>
          <o:OLEObject Type="Embed" ProgID="Equation.DSMT4" ShapeID="_x0000_i1158" DrawAspect="Content" ObjectID="_1688581203" r:id="rId218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 (đúng). Vậy (*) đúng với </w:t>
      </w:r>
      <w:r w:rsidRPr="004E7085">
        <w:rPr>
          <w:rFonts w:ascii="Chu Van An" w:hAnsi="Chu Van An" w:cs="Chu Van An"/>
          <w:position w:val="-4"/>
          <w:sz w:val="24"/>
          <w:szCs w:val="24"/>
          <w:lang w:val="fr-FR"/>
        </w:rPr>
        <w:object w:dxaOrig="480" w:dyaOrig="220" w14:anchorId="6F561F34">
          <v:shape id="_x0000_i1159" type="#_x0000_t75" style="width:23.25pt;height:10.5pt" o:ole="">
            <v:imagedata r:id="rId219" o:title=""/>
          </v:shape>
          <o:OLEObject Type="Embed" ProgID="Equation.DSMT4" ShapeID="_x0000_i1159" DrawAspect="Content" ObjectID="_1688581204" r:id="rId220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>.</w:t>
      </w:r>
    </w:p>
    <w:p w14:paraId="3DBC980A" w14:textId="77777777" w:rsidR="00296A2E" w:rsidRPr="004E7085" w:rsidRDefault="00296A2E" w:rsidP="00296A2E">
      <w:pPr>
        <w:spacing w:line="240" w:lineRule="auto"/>
        <w:ind w:firstLine="1276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  <w:lang w:val="fr-FR"/>
        </w:rPr>
        <w:t xml:space="preserve">Giả sử với </w:t>
      </w:r>
      <w:r w:rsidRPr="004E7085">
        <w:rPr>
          <w:rFonts w:ascii="Chu Van An" w:hAnsi="Chu Van An" w:cs="Chu Van An"/>
          <w:position w:val="-6"/>
          <w:sz w:val="24"/>
          <w:szCs w:val="24"/>
          <w:lang w:val="fr-FR"/>
        </w:rPr>
        <w:object w:dxaOrig="520" w:dyaOrig="260" w14:anchorId="55F7F152">
          <v:shape id="_x0000_i1160" type="#_x0000_t75" style="width:25.5pt;height:12.75pt" o:ole="">
            <v:imagedata r:id="rId221" o:title=""/>
          </v:shape>
          <o:OLEObject Type="Embed" ProgID="Equation.DSMT4" ShapeID="_x0000_i1160" DrawAspect="Content" ObjectID="_1688581205" r:id="rId222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 thì (*) đúng, có nghĩa ta có: </w:t>
      </w:r>
      <w:r w:rsidRPr="004E7085">
        <w:rPr>
          <w:rFonts w:ascii="Chu Van An" w:hAnsi="Chu Van An" w:cs="Chu Van An"/>
          <w:position w:val="-14"/>
          <w:sz w:val="24"/>
          <w:szCs w:val="24"/>
          <w:lang w:val="fr-FR"/>
        </w:rPr>
        <w:object w:dxaOrig="1280" w:dyaOrig="440" w14:anchorId="23F1B221">
          <v:shape id="_x0000_i1161" type="#_x0000_t75" style="width:63.75pt;height:21.75pt" o:ole="">
            <v:imagedata r:id="rId223" o:title=""/>
          </v:shape>
          <o:OLEObject Type="Embed" ProgID="Equation.DSMT4" ShapeID="_x0000_i1161" DrawAspect="Content" ObjectID="_1688581206" r:id="rId224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 (1).</w:t>
      </w:r>
    </w:p>
    <w:p w14:paraId="07219FA3" w14:textId="77777777" w:rsidR="00296A2E" w:rsidRPr="004E7085" w:rsidRDefault="00296A2E" w:rsidP="00296A2E">
      <w:pPr>
        <w:spacing w:line="240" w:lineRule="auto"/>
        <w:ind w:firstLine="1276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  <w:lang w:val="fr-FR"/>
        </w:rPr>
        <w:t xml:space="preserve">Ta phải chứng minh (*) đúng với </w:t>
      </w:r>
      <w:r w:rsidRPr="004E7085">
        <w:rPr>
          <w:rFonts w:ascii="Chu Van An" w:hAnsi="Chu Van An" w:cs="Chu Van An"/>
          <w:position w:val="-6"/>
          <w:sz w:val="24"/>
          <w:szCs w:val="24"/>
          <w:lang w:val="fr-FR"/>
        </w:rPr>
        <w:object w:dxaOrig="780" w:dyaOrig="260" w14:anchorId="0A4B5F94">
          <v:shape id="_x0000_i1162" type="#_x0000_t75" style="width:39.75pt;height:12.75pt" o:ole="">
            <v:imagedata r:id="rId225" o:title=""/>
          </v:shape>
          <o:OLEObject Type="Embed" ProgID="Equation.DSMT4" ShapeID="_x0000_i1162" DrawAspect="Content" ObjectID="_1688581207" r:id="rId226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>, có nghĩa ta phải chứng minh:</w:t>
      </w:r>
    </w:p>
    <w:p w14:paraId="2FF5E830" w14:textId="77777777" w:rsidR="00296A2E" w:rsidRPr="004E7085" w:rsidRDefault="00296A2E" w:rsidP="00296A2E">
      <w:pPr>
        <w:spacing w:line="240" w:lineRule="auto"/>
        <w:ind w:firstLine="1276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position w:val="-14"/>
          <w:sz w:val="24"/>
          <w:szCs w:val="24"/>
        </w:rPr>
        <w:object w:dxaOrig="1719" w:dyaOrig="440" w14:anchorId="089E5E1A">
          <v:shape id="_x0000_i1163" type="#_x0000_t75" style="width:86.25pt;height:21.75pt" o:ole="">
            <v:imagedata r:id="rId227" o:title=""/>
          </v:shape>
          <o:OLEObject Type="Embed" ProgID="Equation.DSMT4" ShapeID="_x0000_i1163" DrawAspect="Content" ObjectID="_1688581208" r:id="rId228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</w:t>
      </w:r>
    </w:p>
    <w:p w14:paraId="07D94738" w14:textId="77777777" w:rsidR="00296A2E" w:rsidRPr="004E7085" w:rsidRDefault="00296A2E" w:rsidP="00296A2E">
      <w:pPr>
        <w:spacing w:line="240" w:lineRule="auto"/>
        <w:ind w:firstLine="1276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Thật vậy, nhân hai vế của (1) với </w:t>
      </w:r>
      <w:r w:rsidRPr="004E7085">
        <w:rPr>
          <w:rFonts w:ascii="Chu Van An" w:hAnsi="Chu Van An" w:cs="Chu Van An"/>
          <w:position w:val="-14"/>
          <w:sz w:val="24"/>
          <w:szCs w:val="24"/>
        </w:rPr>
        <w:object w:dxaOrig="840" w:dyaOrig="440" w14:anchorId="3E8CBACD">
          <v:shape id="_x0000_i1164" type="#_x0000_t75" style="width:42.75pt;height:21.75pt" o:ole="">
            <v:imagedata r:id="rId229" o:title=""/>
          </v:shape>
          <o:OLEObject Type="Embed" ProgID="Equation.DSMT4" ShapeID="_x0000_i1164" DrawAspect="Content" ObjectID="_1688581209" r:id="rId230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ta được: </w:t>
      </w:r>
      <w:r w:rsidRPr="004E7085">
        <w:rPr>
          <w:rFonts w:ascii="Chu Van An" w:hAnsi="Chu Van An" w:cs="Chu Van An"/>
          <w:position w:val="-16"/>
          <w:sz w:val="24"/>
          <w:szCs w:val="24"/>
        </w:rPr>
        <w:object w:dxaOrig="3280" w:dyaOrig="499" w14:anchorId="37E71C85">
          <v:shape id="_x0000_i1165" type="#_x0000_t75" style="width:163.5pt;height:24.75pt" o:ole="">
            <v:imagedata r:id="rId231" o:title=""/>
          </v:shape>
          <o:OLEObject Type="Embed" ProgID="Equation.DSMT4" ShapeID="_x0000_i1165" DrawAspect="Content" ObjectID="_1688581210" r:id="rId232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</w:t>
      </w:r>
    </w:p>
    <w:p w14:paraId="358DD14A" w14:textId="77777777" w:rsidR="00296A2E" w:rsidRPr="004E7085" w:rsidRDefault="00296A2E" w:rsidP="00296A2E">
      <w:pPr>
        <w:spacing w:line="240" w:lineRule="auto"/>
        <w:ind w:firstLine="1276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position w:val="-24"/>
          <w:sz w:val="24"/>
          <w:szCs w:val="24"/>
        </w:rPr>
        <w:object w:dxaOrig="6860" w:dyaOrig="780" w14:anchorId="383DF02F">
          <v:shape id="_x0000_i1166" type="#_x0000_t75" style="width:342pt;height:39.75pt" o:ole="">
            <v:imagedata r:id="rId233" o:title=""/>
          </v:shape>
          <o:OLEObject Type="Embed" ProgID="Equation.DSMT4" ShapeID="_x0000_i1166" DrawAspect="Content" ObjectID="_1688581211" r:id="rId234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</w:t>
      </w:r>
    </w:p>
    <w:p w14:paraId="1CA2C23A" w14:textId="77777777" w:rsidR="00296A2E" w:rsidRPr="004E7085" w:rsidRDefault="00296A2E" w:rsidP="00296A2E">
      <w:pPr>
        <w:spacing w:line="240" w:lineRule="auto"/>
        <w:ind w:firstLine="1276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position w:val="-30"/>
          <w:sz w:val="24"/>
          <w:szCs w:val="24"/>
        </w:rPr>
        <w:object w:dxaOrig="5760" w:dyaOrig="760" w14:anchorId="3B341B0F">
          <v:shape id="_x0000_i1167" type="#_x0000_t75" style="width:4in;height:38.25pt" o:ole="">
            <v:imagedata r:id="rId235" o:title=""/>
          </v:shape>
          <o:OLEObject Type="Embed" ProgID="Equation.DSMT4" ShapeID="_x0000_i1167" DrawAspect="Content" ObjectID="_1688581212" r:id="rId236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(đúng).</w:t>
      </w:r>
    </w:p>
    <w:p w14:paraId="694D7F5E" w14:textId="027B6A42" w:rsidR="00775A4B" w:rsidRPr="004E7085" w:rsidRDefault="00296A2E" w:rsidP="00296A2E">
      <w:pPr>
        <w:spacing w:line="240" w:lineRule="auto"/>
        <w:ind w:firstLine="1418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Vậy (*) đúng với </w:t>
      </w:r>
      <w:r w:rsidRPr="004E7085">
        <w:rPr>
          <w:rFonts w:ascii="Chu Van An" w:hAnsi="Chu Van An" w:cs="Chu Van An"/>
          <w:position w:val="-6"/>
          <w:sz w:val="24"/>
          <w:szCs w:val="24"/>
        </w:rPr>
        <w:object w:dxaOrig="780" w:dyaOrig="260" w14:anchorId="58FEDC13">
          <v:shape id="_x0000_i1168" type="#_x0000_t75" style="width:39.75pt;height:12.75pt" o:ole="">
            <v:imagedata r:id="rId237" o:title=""/>
          </v:shape>
          <o:OLEObject Type="Embed" ProgID="Equation.DSMT4" ShapeID="_x0000_i1168" DrawAspect="Content" ObjectID="_1688581213" r:id="rId238"/>
        </w:object>
      </w:r>
      <w:r w:rsidRPr="004E7085">
        <w:rPr>
          <w:rFonts w:ascii="Chu Van An" w:hAnsi="Chu Van An" w:cs="Chu Van An"/>
          <w:sz w:val="24"/>
          <w:szCs w:val="24"/>
        </w:rPr>
        <w:t xml:space="preserve">. Do đó (*) đúng với </w:t>
      </w:r>
      <w:r w:rsidRPr="004E7085">
        <w:rPr>
          <w:rFonts w:ascii="Chu Van An" w:hAnsi="Chu Van An" w:cs="Chu Van An"/>
          <w:position w:val="-6"/>
          <w:sz w:val="24"/>
          <w:szCs w:val="24"/>
        </w:rPr>
        <w:object w:dxaOrig="800" w:dyaOrig="260" w14:anchorId="444DA5A3">
          <v:shape id="_x0000_i1169" type="#_x0000_t75" style="width:39.75pt;height:12.75pt" o:ole="">
            <v:imagedata r:id="rId239" o:title=""/>
          </v:shape>
          <o:OLEObject Type="Embed" ProgID="Equation.DSMT4" ShapeID="_x0000_i1169" DrawAspect="Content" ObjectID="_1688581214" r:id="rId240"/>
        </w:object>
      </w:r>
      <w:r w:rsidRPr="004E7085">
        <w:rPr>
          <w:rFonts w:ascii="Chu Van An" w:hAnsi="Chu Van An" w:cs="Chu Van An"/>
          <w:sz w:val="24"/>
          <w:szCs w:val="24"/>
        </w:rPr>
        <w:t>.</w:t>
      </w:r>
    </w:p>
    <w:p w14:paraId="034FC3E4" w14:textId="77777777" w:rsidR="007A7E85" w:rsidRPr="004E7085" w:rsidRDefault="00A942B2" w:rsidP="004C4F30">
      <w:pPr>
        <w:spacing w:line="240" w:lineRule="auto"/>
        <w:ind w:left="284"/>
        <w:rPr>
          <w:rFonts w:ascii="Chu Van An" w:eastAsia="Chu Van An" w:hAnsi="Chu Van An" w:cs="Chu Van An"/>
          <w:b/>
          <w:color w:val="0000CC"/>
          <w:sz w:val="24"/>
          <w:szCs w:val="24"/>
        </w:rPr>
      </w:pPr>
      <w:bookmarkStart w:id="1" w:name="30j0zll" w:colFirst="0" w:colLast="0"/>
      <w:bookmarkStart w:id="2" w:name="_1fob9te" w:colFirst="0" w:colLast="0"/>
      <w:bookmarkEnd w:id="1"/>
      <w:bookmarkEnd w:id="2"/>
      <w:r w:rsidRPr="004E7085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5F46A3A1" wp14:editId="0932240F">
                <wp:extent cx="6686332" cy="6210301"/>
                <wp:effectExtent l="0" t="0" r="635" b="19050"/>
                <wp:docPr id="119" name="Group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6332" cy="6210301"/>
                          <a:chOff x="1933216" y="2984663"/>
                          <a:chExt cx="6686332" cy="6686579"/>
                        </a:xfrm>
                      </wpg:grpSpPr>
                      <wpg:grpSp>
                        <wpg:cNvPr id="120" name="Group 120"/>
                        <wpg:cNvGrpSpPr/>
                        <wpg:grpSpPr>
                          <a:xfrm>
                            <a:off x="1933216" y="2984663"/>
                            <a:ext cx="6686332" cy="6686579"/>
                            <a:chOff x="-139232" y="0"/>
                            <a:chExt cx="6686332" cy="6686579"/>
                          </a:xfrm>
                        </wpg:grpSpPr>
                        <wps:wsp>
                          <wps:cNvPr id="121" name="Rectangle 121"/>
                          <wps:cNvSpPr/>
                          <wps:spPr>
                            <a:xfrm>
                              <a:off x="0" y="0"/>
                              <a:ext cx="6547100" cy="15906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732FE7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2" name="Freeform: Shape 122"/>
                          <wps:cNvSpPr/>
                          <wps:spPr>
                            <a:xfrm>
                              <a:off x="-139232" y="213055"/>
                              <a:ext cx="6547104" cy="647352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435090" h="1533525" extrusionOk="0">
                                  <a:moveTo>
                                    <a:pt x="14522" y="0"/>
                                  </a:moveTo>
                                  <a:lnTo>
                                    <a:pt x="6324830" y="0"/>
                                  </a:lnTo>
                                  <a:cubicBezTo>
                                    <a:pt x="6385725" y="0"/>
                                    <a:pt x="6435090" y="49365"/>
                                    <a:pt x="6435090" y="110260"/>
                                  </a:cubicBezTo>
                                  <a:lnTo>
                                    <a:pt x="6435090" y="1519003"/>
                                  </a:lnTo>
                                  <a:cubicBezTo>
                                    <a:pt x="6435090" y="1527023"/>
                                    <a:pt x="6428588" y="1533525"/>
                                    <a:pt x="6420568" y="1533525"/>
                                  </a:cubicBezTo>
                                  <a:lnTo>
                                    <a:pt x="110260" y="1533525"/>
                                  </a:lnTo>
                                  <a:cubicBezTo>
                                    <a:pt x="49365" y="1533525"/>
                                    <a:pt x="0" y="1484160"/>
                                    <a:pt x="0" y="1423265"/>
                                  </a:cubicBezTo>
                                  <a:lnTo>
                                    <a:pt x="0" y="14522"/>
                                  </a:lnTo>
                                  <a:cubicBezTo>
                                    <a:pt x="0" y="6502"/>
                                    <a:pt x="6502" y="0"/>
                                    <a:pt x="14522" y="0"/>
                                  </a:cubicBez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EFFF7"/>
                                </a:gs>
                                <a:gs pos="98000">
                                  <a:srgbClr val="EFFFFF"/>
                                </a:gs>
                                <a:gs pos="99001">
                                  <a:srgbClr val="FFFFFB"/>
                                </a:gs>
                                <a:gs pos="100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5875" cap="flat" cmpd="sng">
                              <a:solidFill>
                                <a:srgbClr val="4D6D1E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4EF26698" w14:textId="77777777" w:rsidR="0024493E" w:rsidRDefault="0024493E">
                                <w:pPr>
                                  <w:spacing w:line="240" w:lineRule="auto"/>
                                  <w:ind w:firstLine="287"/>
                                  <w:jc w:val="both"/>
                                  <w:textDirection w:val="btLr"/>
                                </w:pPr>
                              </w:p>
                              <w:p w14:paraId="4456A6AA" w14:textId="77777777" w:rsidR="0024493E" w:rsidRPr="000E1241" w:rsidRDefault="0024493E" w:rsidP="000E1241">
                                <w:pPr>
                                  <w:pStyle w:val="ListParagraph"/>
                                  <w:numPr>
                                    <w:ilvl w:val="0"/>
                                    <w:numId w:val="41"/>
                                  </w:numPr>
                                  <w:spacing w:line="258" w:lineRule="auto"/>
                                  <w:ind w:left="284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</w:rPr>
                                </w:pPr>
                                <w:r w:rsidRPr="000E1241"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</w:rPr>
                                  <w:t xml:space="preserve">-Phương pháp:  </w:t>
                                </w:r>
                              </w:p>
                              <w:p w14:paraId="4ED7EF95" w14:textId="77777777" w:rsidR="0024493E" w:rsidRPr="00027426" w:rsidRDefault="0024493E" w:rsidP="00296A2E">
                                <w:pPr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</w:pPr>
                                <w:r w:rsidRPr="000E1241">
                                  <w:rPr>
                                    <w:rFonts w:ascii="Chu Van An" w:hAnsi="Chu Van An" w:cs="Chu Van An"/>
                                    <w:b/>
                                    <w:color w:val="0000CC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1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.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Dấu hiệu chia hết cho 2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: các chữ số tận cùng là 0, 2, 4, 6, 8.</w:t>
                                </w:r>
                              </w:p>
                              <w:p w14:paraId="4D0EF3A1" w14:textId="77777777" w:rsidR="0024493E" w:rsidRPr="00027426" w:rsidRDefault="0024493E" w:rsidP="00296A2E">
                                <w:pPr>
                                  <w:rPr>
                                    <w:rFonts w:ascii="Chu Van An" w:hAnsi="Chu Van An" w:cs="Chu Van An"/>
                                    <w:i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</w:pPr>
                                <w:r w:rsidRPr="00027426">
                                  <w:rPr>
                                    <w:rFonts w:ascii="Chu Van An" w:hAnsi="Chu Van An" w:cs="Chu Van An"/>
                                    <w:i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Chú ý: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 Số chia hết cho 2 được gọi là 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i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số chẵn.</w:t>
                                </w:r>
                              </w:p>
                              <w:p w14:paraId="51A552C9" w14:textId="77777777" w:rsidR="0024493E" w:rsidRPr="00027426" w:rsidRDefault="0024493E" w:rsidP="00296A2E">
                                <w:pPr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</w:pP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Số không chia hết cho 2 (tận cùng là 1, 3, 5, 7, 9) được gọi là 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i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số lẻ.</w:t>
                                </w:r>
                              </w:p>
                              <w:p w14:paraId="4E65C70E" w14:textId="77777777" w:rsidR="0024493E" w:rsidRPr="00027426" w:rsidRDefault="0024493E" w:rsidP="00296A2E">
                                <w:pPr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</w:pPr>
                                <w:r w:rsidRPr="000E1241">
                                  <w:rPr>
                                    <w:rFonts w:ascii="Chu Van An" w:hAnsi="Chu Van An" w:cs="Chu Van An"/>
                                    <w:b/>
                                    <w:color w:val="0000CC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2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.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Dấu hiệu chia hết cho 5: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 các chữ số tận cùng là 0 hoặc 5.</w:t>
                                </w:r>
                              </w:p>
                              <w:p w14:paraId="31923C5A" w14:textId="77777777" w:rsidR="0024493E" w:rsidRPr="00027426" w:rsidRDefault="0024493E" w:rsidP="00296A2E">
                                <w:pPr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</w:pPr>
                                <w:r w:rsidRPr="000E1241">
                                  <w:rPr>
                                    <w:rFonts w:ascii="Chu Van An" w:hAnsi="Chu Van An" w:cs="Chu Van An"/>
                                    <w:b/>
                                    <w:color w:val="0000CC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3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.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Dấu hiệu chia hết cho 3: 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tổng các chữ số chia hết cho 3.</w:t>
                                </w:r>
                              </w:p>
                              <w:p w14:paraId="5222217C" w14:textId="77777777" w:rsidR="0024493E" w:rsidRPr="00027426" w:rsidRDefault="0024493E" w:rsidP="00296A2E">
                                <w:pPr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</w:pPr>
                                <w:r w:rsidRPr="000E1241">
                                  <w:rPr>
                                    <w:rFonts w:ascii="Chu Van An" w:hAnsi="Chu Van An" w:cs="Chu Van An"/>
                                    <w:b/>
                                    <w:color w:val="0000CC"/>
                                    <w:sz w:val="24"/>
                                    <w:szCs w:val="24"/>
                                  </w:rPr>
                                  <w:t>4.</w:t>
                                </w:r>
                                <w:r w:rsidRPr="000E1241">
                                  <w:rPr>
                                    <w:rFonts w:ascii="Chu Van An" w:hAnsi="Chu Van An" w:cs="Chu Van An"/>
                                    <w:color w:val="0000CC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Dấu hiệu chia hết cho 9: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 tổng các chữ chia hết cho 9.</w:t>
                                </w:r>
                              </w:p>
                              <w:p w14:paraId="026B7542" w14:textId="77777777" w:rsidR="0024493E" w:rsidRPr="00027426" w:rsidRDefault="0024493E" w:rsidP="00296A2E">
                                <w:pPr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</w:pPr>
                                <w:r w:rsidRPr="000E1241">
                                  <w:rPr>
                                    <w:rFonts w:ascii="Chu Van An" w:hAnsi="Chu Van An" w:cs="Chu Van An"/>
                                    <w:b/>
                                    <w:color w:val="0000CC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5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.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Dấu hiệu chia hết cho 4: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 hai chữ số tận cùng tạo thành 1 số chia hết cho 4.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</w:rPr>
                                  <w:br/>
                                </w:r>
                                <w:r w:rsidRPr="000E1241">
                                  <w:rPr>
                                    <w:rFonts w:ascii="Chu Van An" w:hAnsi="Chu Van An" w:cs="Chu Van An"/>
                                    <w:b/>
                                    <w:color w:val="0000CC"/>
                                    <w:sz w:val="24"/>
                                    <w:szCs w:val="24"/>
                                  </w:rPr>
                                  <w:t>6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.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Dấu hiệu chia hết cho 6: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 các số vừa chia hết cho 2 vừa chia hết cho 3.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</w:rPr>
                                  <w:br/>
                                </w:r>
                                <w:r w:rsidRPr="000E1241">
                                  <w:rPr>
                                    <w:rFonts w:ascii="Chu Van An" w:hAnsi="Chu Van An" w:cs="Chu Van An"/>
                                    <w:b/>
                                    <w:color w:val="0000CC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7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.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Dấu hiệu chia hết cho 7: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 lấy chữ số đầu tiên nhân với 3 rồi cộng với chữ số tiếp theo, được bao nhiêu rồi lại nhân với 3 rồi cộng với chữ số tiếp theo…cứ như vậy cho đến hết. Nếu kết quả cuối cùng này chia hết cho 7 thì số đó sẽ chia hết cho 7.</w:t>
                                </w:r>
                              </w:p>
                              <w:p w14:paraId="6F7E04F8" w14:textId="77777777" w:rsidR="0024493E" w:rsidRPr="00027426" w:rsidRDefault="0024493E" w:rsidP="00296A2E">
                                <w:pPr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</w:pPr>
                                <w:r w:rsidRPr="00027426">
                                  <w:rPr>
                                    <w:rFonts w:ascii="Chu Van An" w:hAnsi="Chu Van An" w:cs="Chu Van An"/>
                                    <w:i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Chú ý: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 Để nhanh gọn, cứ mỗi lần nhân với 3 rồi cộng số tiếp theo ta lấy kết quả đó trừ đi 7 hoặc trừ đi bội số của 7 (chẳng hạn 14, 21, 28,…).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</w:rPr>
                                  <w:t>.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</w:rPr>
                                  <w:br/>
                                </w:r>
                                <w:r w:rsidRPr="000E1241">
                                  <w:rPr>
                                    <w:rFonts w:ascii="Chu Van An" w:hAnsi="Chu Van An" w:cs="Chu Van An"/>
                                    <w:b/>
                                    <w:color w:val="0000CC"/>
                                    <w:sz w:val="24"/>
                                    <w:szCs w:val="24"/>
                                  </w:rPr>
                                  <w:t>8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. Dấu hiệu chia hết cho 8: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 ba chữ số tận cùng tạo thành 1 số chia hết cho 8.</w:t>
                                </w:r>
                              </w:p>
                              <w:p w14:paraId="50918D70" w14:textId="5F6474F3" w:rsidR="0024493E" w:rsidRPr="00027426" w:rsidRDefault="0024493E" w:rsidP="00296A2E">
                                <w:pPr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</w:rPr>
                                </w:pPr>
                                <w:r w:rsidRPr="000E1241">
                                  <w:rPr>
                                    <w:rFonts w:ascii="Chu Van An" w:hAnsi="Chu Van An" w:cs="Chu Van An"/>
                                    <w:b/>
                                    <w:color w:val="0000CC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9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.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Dấu hiệu chia hết cho 10: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 chữ số tận cùng bằng 0.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</w:rPr>
                                  <w:br/>
                                </w:r>
                                <w:r w:rsidRPr="000E1241">
                                  <w:rPr>
                                    <w:rFonts w:ascii="Chu Van An" w:hAnsi="Chu Van An" w:cs="Chu Van An"/>
                                    <w:b/>
                                    <w:color w:val="0000CC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10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.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Dấu hiệu chia hết cho 11: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 lấy tổng tất cả các chữ số ở vị trí lẻ trừ đi tổng các chữ số ở vị trí chẵn, nếu kết quả chia hết cho 11 thì số đó sẽ chia hết cho 11.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</w:rPr>
                                  <w:br/>
                                </w:r>
                                <w:r w:rsidRPr="000E1241">
                                  <w:rPr>
                                    <w:rFonts w:ascii="Chu Van An" w:hAnsi="Chu Van An" w:cs="Chu Van An"/>
                                    <w:b/>
                                    <w:color w:val="0000CC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11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.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Dấu hiệu chia hết cho 25: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 hai chữ số tận cùng chia hết cho 25.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</w:rPr>
                                  <w:br/>
                                </w:r>
                                <w:r w:rsidRPr="000E1241">
                                  <w:rPr>
                                    <w:rFonts w:ascii="Chu Van An" w:hAnsi="Chu Van An" w:cs="Chu Van An"/>
                                    <w:b/>
                                    <w:color w:val="0000CC"/>
                                    <w:sz w:val="24"/>
                                    <w:szCs w:val="24"/>
                                  </w:rPr>
                                  <w:t>12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</w:rPr>
                                  <w:t>.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>Dấu hiệu chia hết cho 125: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w:t xml:space="preserve"> ba chữ số tận cùng chia hết cho 125.</w:t>
                                </w:r>
                              </w:p>
                              <w:p w14:paraId="7AEBEF74" w14:textId="77777777" w:rsidR="0024493E" w:rsidRPr="00027426" w:rsidRDefault="0024493E" w:rsidP="00296A2E">
                                <w:pPr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</w:rPr>
                                </w:pPr>
                                <w:r w:rsidRPr="000E1241">
                                  <w:rPr>
                                    <w:rFonts w:ascii="Chu Van An" w:hAnsi="Chu Van An" w:cs="Chu Van An"/>
                                    <w:b/>
                                    <w:color w:val="0000CC"/>
                                    <w:sz w:val="24"/>
                                    <w:szCs w:val="24"/>
                                  </w:rPr>
                                  <w:t>13.</w:t>
                                </w:r>
                                <w:r w:rsidRPr="000E1241">
                                  <w:rPr>
                                    <w:rFonts w:ascii="Chu Van An" w:hAnsi="Chu Van An" w:cs="Chu Van An"/>
                                    <w:color w:val="0000CC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</w:rPr>
                                  <w:t>Tích của hai số tự nhiên liên tiếp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luôn chia hết cho 2.</w:t>
                                </w:r>
                              </w:p>
                              <w:p w14:paraId="484E3950" w14:textId="77777777" w:rsidR="0024493E" w:rsidRPr="00027426" w:rsidRDefault="0024493E" w:rsidP="00296A2E">
                                <w:pPr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</w:rPr>
                                </w:pPr>
                                <w:r w:rsidRPr="000E1241">
                                  <w:rPr>
                                    <w:rFonts w:ascii="Chu Van An" w:hAnsi="Chu Van An" w:cs="Chu Van An"/>
                                    <w:b/>
                                    <w:color w:val="0000CC"/>
                                    <w:sz w:val="24"/>
                                    <w:szCs w:val="24"/>
                                  </w:rPr>
                                  <w:t>14.</w:t>
                                </w:r>
                                <w:r w:rsidRPr="000E1241">
                                  <w:rPr>
                                    <w:rFonts w:ascii="Chu Van An" w:hAnsi="Chu Van An" w:cs="Chu Van An"/>
                                    <w:color w:val="0000CC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</w:rPr>
                                  <w:t>Tích của ba số tự nhiên liên tiếp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luôn chia hết cho 2, 3 và 6.</w:t>
                                </w:r>
                              </w:p>
                              <w:p w14:paraId="7BF99BC8" w14:textId="77777777" w:rsidR="0024493E" w:rsidRPr="001C0818" w:rsidRDefault="0024493E" w:rsidP="00296A2E">
                                <w:pPr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</w:rPr>
                                </w:pPr>
                                <w:r w:rsidRPr="000E1241">
                                  <w:rPr>
                                    <w:rFonts w:ascii="Chu Van An" w:hAnsi="Chu Van An" w:cs="Chu Van An"/>
                                    <w:b/>
                                    <w:color w:val="0000CC"/>
                                    <w:sz w:val="24"/>
                                    <w:szCs w:val="24"/>
                                  </w:rPr>
                                  <w:t>15.</w:t>
                                </w:r>
                                <w:r w:rsidRPr="000E1241">
                                  <w:rPr>
                                    <w:rFonts w:ascii="Chu Van An" w:hAnsi="Chu Van An" w:cs="Chu Van An"/>
                                    <w:color w:val="0000CC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b/>
                                    <w:color w:val="000000"/>
                                    <w:sz w:val="24"/>
                                    <w:szCs w:val="24"/>
                                  </w:rPr>
                                  <w:t>Tích của bốn số tự nhiên liên tiếp</w:t>
                                </w:r>
                                <w:r w:rsidRPr="00027426">
                                  <w:rPr>
                                    <w:rFonts w:ascii="Chu Van An" w:hAnsi="Chu Van An" w:cs="Chu Van An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luôn chia hết cho 2, 3, 4, 6 và 8.</w:t>
                                </w:r>
                              </w:p>
                              <w:p w14:paraId="1ED0E46D" w14:textId="77777777" w:rsidR="0024493E" w:rsidRDefault="0024493E">
                                <w:pPr>
                                  <w:spacing w:line="258" w:lineRule="auto"/>
                                  <w:textDirection w:val="btLr"/>
                                </w:pPr>
                              </w:p>
                              <w:p w14:paraId="709C482E" w14:textId="77777777" w:rsidR="0024493E" w:rsidRDefault="0024493E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  <w:p w14:paraId="368A099E" w14:textId="77777777" w:rsidR="0024493E" w:rsidRDefault="0024493E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  <wpg:grpSp>
                          <wpg:cNvPr id="123" name="Group 123"/>
                          <wpg:cNvGrpSpPr/>
                          <wpg:grpSpPr>
                            <a:xfrm>
                              <a:off x="150812" y="0"/>
                              <a:ext cx="4491506" cy="571533"/>
                              <a:chOff x="150812" y="0"/>
                              <a:chExt cx="4491773" cy="571533"/>
                            </a:xfrm>
                          </wpg:grpSpPr>
                          <wpg:grpSp>
                            <wpg:cNvPr id="124" name="Group 124"/>
                            <wpg:cNvGrpSpPr/>
                            <wpg:grpSpPr>
                              <a:xfrm>
                                <a:off x="150812" y="0"/>
                                <a:ext cx="4491773" cy="485775"/>
                                <a:chOff x="150812" y="0"/>
                                <a:chExt cx="4491773" cy="485775"/>
                              </a:xfrm>
                            </wpg:grpSpPr>
                            <wpg:grpSp>
                              <wpg:cNvPr id="125" name="Group 125"/>
                              <wpg:cNvGrpSpPr/>
                              <wpg:grpSpPr>
                                <a:xfrm>
                                  <a:off x="184079" y="0"/>
                                  <a:ext cx="4458506" cy="485775"/>
                                  <a:chOff x="184079" y="0"/>
                                  <a:chExt cx="4458506" cy="485775"/>
                                </a:xfrm>
                              </wpg:grpSpPr>
                              <wps:wsp>
                                <wps:cNvPr id="169" name="Rectangle: Single Corner Snipped 169"/>
                                <wps:cNvSpPr/>
                                <wps:spPr>
                                  <a:xfrm>
                                    <a:off x="184079" y="38080"/>
                                    <a:ext cx="4458506" cy="447555"/>
                                  </a:xfrm>
                                  <a:prstGeom prst="snip1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7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4401F48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71" name="Group 171"/>
                                <wpg:cNvGrpSpPr/>
                                <wpg:grpSpPr>
                                  <a:xfrm>
                                    <a:off x="1502180" y="0"/>
                                    <a:ext cx="2959420" cy="485775"/>
                                    <a:chOff x="1502180" y="0"/>
                                    <a:chExt cx="2959420" cy="485775"/>
                                  </a:xfrm>
                                </wpg:grpSpPr>
                                <wpg:grpSp>
                                  <wpg:cNvPr id="173" name="Group 173"/>
                                  <wpg:cNvGrpSpPr/>
                                  <wpg:grpSpPr>
                                    <a:xfrm>
                                      <a:off x="1611714" y="104387"/>
                                      <a:ext cx="2849886" cy="369570"/>
                                      <a:chOff x="1611714" y="104387"/>
                                      <a:chExt cx="2849886" cy="369570"/>
                                    </a:xfrm>
                                  </wpg:grpSpPr>
                                  <wps:wsp>
                                    <wps:cNvPr id="175" name="Arrow: Chevron 175"/>
                                    <wps:cNvSpPr/>
                                    <wps:spPr>
                                      <a:xfrm>
                                        <a:off x="1760796" y="105089"/>
                                        <a:ext cx="2700804" cy="302343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97000">
                                            <a:srgbClr val="FFFFFF"/>
                                          </a:gs>
                                          <a:gs pos="100000">
                                            <a:srgbClr val="63A0CB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 w="15875" cap="flat" cmpd="sng">
                                        <a:solidFill>
                                          <a:srgbClr val="C793FB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29803"/>
                                          </a:srgbClr>
                                        </a:outerShdw>
                                      </a:effectLst>
                                    </wps:spPr>
                                    <wps:txbx>
                                      <w:txbxContent>
                                        <w:p w14:paraId="14224BB5" w14:textId="5D1B419D" w:rsidR="0024493E" w:rsidRPr="00296A2E" w:rsidRDefault="0024493E">
                                          <w:pPr>
                                            <w:spacing w:line="255" w:lineRule="auto"/>
                                            <w:textDirection w:val="btLr"/>
                                            <w:rPr>
                                              <w:color w:val="0033CC"/>
                                            </w:rPr>
                                          </w:pPr>
                                          <w:r w:rsidRPr="00296A2E">
                                            <w:rPr>
                                              <w:rFonts w:ascii="Chu Van An" w:hAnsi="Chu Van An" w:cs="Chu Van An"/>
                                              <w:b/>
                                              <w:bCs/>
                                              <w:i/>
                                              <w:color w:val="0033CC"/>
                                              <w:sz w:val="24"/>
                                              <w:szCs w:val="24"/>
                                            </w:rPr>
                                            <w:t>Chứng minh sự chia hết.</w:t>
                                          </w:r>
                                        </w:p>
                                      </w:txbxContent>
                                    </wps:txbx>
                                    <wps:bodyPr spcFirstLastPara="1" wrap="square" lIns="91425" tIns="45700" rIns="91425" bIns="45700" anchor="ctr" anchorCtr="0">
                                      <a:noAutofit/>
                                    </wps:bodyPr>
                                  </wps:wsp>
                                  <wpg:grpSp>
                                    <wpg:cNvPr id="177" name="Group 177"/>
                                    <wpg:cNvGrpSpPr/>
                                    <wpg:grpSpPr>
                                      <a:xfrm>
                                        <a:off x="1611714" y="104387"/>
                                        <a:ext cx="342900" cy="369570"/>
                                        <a:chOff x="1611714" y="104387"/>
                                        <a:chExt cx="342900" cy="369570"/>
                                      </a:xfrm>
                                    </wpg:grpSpPr>
                                    <wps:wsp>
                                      <wps:cNvPr id="179" name="Freeform: Shape 179"/>
                                      <wps:cNvSpPr/>
                                      <wps:spPr>
                                        <a:xfrm>
                                          <a:off x="1642673" y="104387"/>
                                          <a:ext cx="228599" cy="27622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826136" h="866775" extrusionOk="0">
                                              <a:moveTo>
                                                <a:pt x="413068" y="0"/>
                                              </a:moveTo>
                                              <a:lnTo>
                                                <a:pt x="640742" y="238874"/>
                                              </a:lnTo>
                                              <a:lnTo>
                                                <a:pt x="644018" y="239879"/>
                                              </a:lnTo>
                                              <a:cubicBezTo>
                                                <a:pt x="753895" y="281816"/>
                                                <a:pt x="826136" y="352835"/>
                                                <a:pt x="826136" y="433387"/>
                                              </a:cubicBezTo>
                                              <a:cubicBezTo>
                                                <a:pt x="826136" y="513939"/>
                                                <a:pt x="753895" y="584959"/>
                                                <a:pt x="644018" y="626896"/>
                                              </a:cubicBezTo>
                                              <a:lnTo>
                                                <a:pt x="640744" y="627900"/>
                                              </a:lnTo>
                                              <a:lnTo>
                                                <a:pt x="413068" y="866775"/>
                                              </a:lnTo>
                                              <a:lnTo>
                                                <a:pt x="185392" y="627899"/>
                                              </a:lnTo>
                                              <a:lnTo>
                                                <a:pt x="182118" y="626896"/>
                                              </a:lnTo>
                                              <a:cubicBezTo>
                                                <a:pt x="94217" y="593346"/>
                                                <a:pt x="30402" y="541184"/>
                                                <a:pt x="8392" y="480418"/>
                                              </a:cubicBez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7"/>
                                              </a:lnTo>
                                              <a:cubicBezTo>
                                                <a:pt x="0" y="352835"/>
                                                <a:pt x="72241" y="281816"/>
                                                <a:pt x="182118" y="239879"/>
                                              </a:cubicBezTo>
                                              <a:lnTo>
                                                <a:pt x="185394" y="23887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gradFill>
                                          <a:gsLst>
                                            <a:gs pos="0">
                                              <a:srgbClr val="FFFFE5"/>
                                            </a:gs>
                                            <a:gs pos="47000">
                                              <a:srgbClr val="FFFFB3"/>
                                            </a:gs>
                                            <a:gs pos="55000">
                                              <a:srgbClr val="0000CC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l="50000" t="50000" r="50000" b="50000"/>
                                          </a:path>
                                          <a:tileRect/>
                                        </a:gra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7833A734" w14:textId="77777777" w:rsidR="0024493E" w:rsidRDefault="0024493E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81" name="Rectangle 181"/>
                                      <wps:cNvSpPr/>
                                      <wps:spPr>
                                        <a:xfrm>
                                          <a:off x="1611714" y="104387"/>
                                          <a:ext cx="342900" cy="3695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24349869" w14:textId="77777777" w:rsidR="0024493E" w:rsidRDefault="0024493E">
                                            <w:pPr>
                                              <w:spacing w:line="255" w:lineRule="auto"/>
                                              <w:textDirection w:val="btLr"/>
                                            </w:pPr>
                                            <w:r>
                                              <w:rPr>
                                                <w:rFonts w:ascii="Cambria Math" w:eastAsia="Cambria Math" w:hAnsi="Cambria Math" w:cs="Cambria Math"/>
                                                <w:color w:val="C00000"/>
                                              </w:rPr>
                                              <w:t>▣</w:t>
                                            </w:r>
                                          </w:p>
                                        </w:txbxContent>
                                      </wps:txbx>
                                      <wps:bodyPr spcFirstLastPara="1" wrap="square" lIns="91425" tIns="45700" rIns="91425" bIns="45700" anchor="t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183" name="Group 183"/>
                                  <wpg:cNvGrpSpPr/>
                                  <wpg:grpSpPr>
                                    <a:xfrm>
                                      <a:off x="1502180" y="0"/>
                                      <a:ext cx="219072" cy="485775"/>
                                      <a:chOff x="1502180" y="0"/>
                                      <a:chExt cx="219072" cy="485775"/>
                                    </a:xfrm>
                                  </wpg:grpSpPr>
                                  <wps:wsp>
                                    <wps:cNvPr id="184" name="Freeform: Shape 184"/>
                                    <wps:cNvSpPr/>
                                    <wps:spPr>
                                      <a:xfrm rot="10800000">
                                        <a:off x="1602190" y="43248"/>
                                        <a:ext cx="119062" cy="43300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52426" h="590550" extrusionOk="0">
                                            <a:moveTo>
                                              <a:pt x="352426" y="590550"/>
                                            </a:moveTo>
                                            <a:lnTo>
                                              <a:pt x="152402" y="590550"/>
                                            </a:lnTo>
                                            <a:lnTo>
                                              <a:pt x="112766" y="488158"/>
                                            </a:lnTo>
                                            <a:lnTo>
                                              <a:pt x="52398" y="488158"/>
                                            </a:lnTo>
                                            <a:cubicBezTo>
                                              <a:pt x="23449" y="488158"/>
                                              <a:pt x="0" y="401785"/>
                                              <a:pt x="0" y="295276"/>
                                            </a:cubicBezTo>
                                            <a:cubicBezTo>
                                              <a:pt x="0" y="188766"/>
                                              <a:pt x="23449" y="102393"/>
                                              <a:pt x="52398" y="102393"/>
                                            </a:cubicBezTo>
                                            <a:lnTo>
                                              <a:pt x="112765" y="102393"/>
                                            </a:lnTo>
                                            <a:lnTo>
                                              <a:pt x="152402" y="0"/>
                                            </a:lnTo>
                                            <a:lnTo>
                                              <a:pt x="352426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3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5BF11152" w14:textId="77777777" w:rsidR="0024493E" w:rsidRDefault="0024493E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185" name="Flowchart: Terminator 185"/>
                                    <wps:cNvSpPr/>
                                    <wps:spPr>
                                      <a:xfrm flipH="1">
                                        <a:off x="1502180" y="0"/>
                                        <a:ext cx="109534" cy="485775"/>
                                      </a:xfrm>
                                      <a:prstGeom prst="flowChartTerminator">
                                        <a:avLst/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7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A8D9CA9" w14:textId="77777777" w:rsidR="0024493E" w:rsidRDefault="0024493E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197" name="Flowchart: Direct Access Storage 197"/>
                              <wps:cNvSpPr/>
                              <wps:spPr>
                                <a:xfrm>
                                  <a:off x="150812" y="2668"/>
                                  <a:ext cx="109534" cy="483107"/>
                                </a:xfrm>
                                <a:prstGeom prst="flowChartMagneticDrum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7"/>
                                    </a:gs>
                                    <a:gs pos="5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t="100000" r="100000"/>
                                  </a:path>
                                  <a:tileRect l="-100000" b="-100000"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4C718C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g:grpSp>
                            <wpg:cNvPr id="199" name="Group 199"/>
                            <wpg:cNvGrpSpPr/>
                            <wpg:grpSpPr>
                              <a:xfrm>
                                <a:off x="327030" y="38100"/>
                                <a:ext cx="1473606" cy="533433"/>
                                <a:chOff x="327030" y="38100"/>
                                <a:chExt cx="1473606" cy="533433"/>
                              </a:xfrm>
                            </wpg:grpSpPr>
                            <wps:wsp>
                              <wps:cNvPr id="203" name="Flowchart: Preparation 203"/>
                              <wps:cNvSpPr/>
                              <wps:spPr>
                                <a:xfrm>
                                  <a:off x="327030" y="38100"/>
                                  <a:ext cx="1173959" cy="369332"/>
                                </a:xfrm>
                                <a:prstGeom prst="flowChartPreparation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F"/>
                                    </a:gs>
                                    <a:gs pos="29000">
                                      <a:srgbClr val="FFFFFF"/>
                                    </a:gs>
                                    <a:gs pos="50000">
                                      <a:srgbClr val="FFFFB3"/>
                                    </a:gs>
                                    <a:gs pos="85000">
                                      <a:srgbClr val="C793FB"/>
                                    </a:gs>
                                    <a:gs pos="96000">
                                      <a:srgbClr val="FFFFF7"/>
                                    </a:gs>
                                    <a:gs pos="100000">
                                      <a:srgbClr val="FFFFF7"/>
                                    </a:gs>
                                  </a:gsLst>
                                  <a:path path="circle">
                                    <a:fillToRect l="50000" t="50000" r="50000" b="5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1764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337260AA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205" name="Rectangle 205"/>
                              <wps:cNvSpPr/>
                              <wps:spPr>
                                <a:xfrm>
                                  <a:off x="392757" y="43213"/>
                                  <a:ext cx="1407879" cy="528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1764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1ED2BD76" w14:textId="77777777" w:rsidR="0024493E" w:rsidRDefault="0024493E">
                                    <w:pPr>
                                      <w:spacing w:line="255" w:lineRule="auto"/>
                                      <w:textDirection w:val="btLr"/>
                                    </w:pP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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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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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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Cambria Math" w:eastAsia="Cambria Math" w:hAnsi="Cambria Math" w:cs="Cambria Math"/>
                                        <w:color w:val="C00000"/>
                                        <w:sz w:val="36"/>
                                      </w:rPr>
                                      <w:t>③</w:t>
                                    </w: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F46A3A1" id="Group 119" o:spid="_x0000_s1144" style="width:526.5pt;height:489pt;mso-position-horizontal-relative:char;mso-position-vertical-relative:line" coordorigin="19332,29846" coordsize="66863,66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">
                <v:group id="Group 120" o:spid="_x0000_s1145" style="position:absolute;left:19332;top:29846;width:66863;height:66866" coordorigin="-1392" coordsize="66863,66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<v:rect id="Rectangle 121" o:spid="_x0000_s1146" style="position:absolute;width:65471;height:15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G6MwgAAANw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" filled="f" stroked="f">
                    <v:textbox inset="2.53958mm,2.53958mm,2.53958mm,2.53958mm">
                      <w:txbxContent>
                        <w:p w14:paraId="50732FE7" w14:textId="77777777" w:rsidR="0024493E" w:rsidRDefault="0024493E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 id="Freeform: Shape 122" o:spid="_x0000_s1147" style="position:absolute;left:-1392;top:2130;width:65470;height:64735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  <v:fill color2="#00c" focusposition=".5,.5" focussize="" colors="0 #fefff7;64225f #efffff;64881f #fffffb;1 #00c" focus="100%" type="gradientRadial"/>
                    <v:stroke startarrowwidth="narrow" startarrowlength="short" endarrowwidth="narrow" endarrowlength="short" joinstyle="miter"/>
                    <v:formulas/>
                    <v:path arrowok="t" o:extrusionok="f" o:connecttype="custom" textboxrect="0,0,6435090,1533525"/>
                    <v:textbox inset="2.53958mm,1.2694mm,2.53958mm,1.2694mm">
                      <w:txbxContent>
                        <w:p w14:paraId="4EF26698" w14:textId="77777777" w:rsidR="0024493E" w:rsidRDefault="0024493E">
                          <w:pPr>
                            <w:spacing w:line="240" w:lineRule="auto"/>
                            <w:ind w:firstLine="287"/>
                            <w:jc w:val="both"/>
                            <w:textDirection w:val="btLr"/>
                          </w:pPr>
                        </w:p>
                        <w:p w14:paraId="4456A6AA" w14:textId="77777777" w:rsidR="0024493E" w:rsidRPr="000E1241" w:rsidRDefault="0024493E" w:rsidP="000E1241">
                          <w:pPr>
                            <w:pStyle w:val="ListParagraph"/>
                            <w:numPr>
                              <w:ilvl w:val="0"/>
                              <w:numId w:val="41"/>
                            </w:numPr>
                            <w:spacing w:line="258" w:lineRule="auto"/>
                            <w:ind w:left="284"/>
                            <w:textDirection w:val="btLr"/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</w:rPr>
                          </w:pPr>
                          <w:r w:rsidRPr="000E1241"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</w:rPr>
                            <w:t xml:space="preserve">-Phương pháp:  </w:t>
                          </w:r>
                        </w:p>
                        <w:p w14:paraId="4ED7EF95" w14:textId="77777777" w:rsidR="0024493E" w:rsidRPr="00027426" w:rsidRDefault="0024493E" w:rsidP="00296A2E">
                          <w:pPr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</w:pPr>
                          <w:r w:rsidRPr="000E1241">
                            <w:rPr>
                              <w:rFonts w:ascii="Chu Van An" w:hAnsi="Chu Van An" w:cs="Chu Van An"/>
                              <w:b/>
                              <w:color w:val="0000CC"/>
                              <w:sz w:val="24"/>
                              <w:szCs w:val="24"/>
                              <w:shd w:val="clear" w:color="auto" w:fill="FFFFFF"/>
                            </w:rPr>
                            <w:t>1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.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 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Dấu hiệu chia hết cho 2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: các chữ số tận cùng là 0, 2, 4, 6, 8.</w:t>
                          </w:r>
                        </w:p>
                        <w:p w14:paraId="4D0EF3A1" w14:textId="77777777" w:rsidR="0024493E" w:rsidRPr="00027426" w:rsidRDefault="0024493E" w:rsidP="00296A2E">
                          <w:pPr>
                            <w:rPr>
                              <w:rFonts w:ascii="Chu Van An" w:hAnsi="Chu Van An" w:cs="Chu Van An"/>
                              <w:i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</w:pPr>
                          <w:r w:rsidRPr="00027426">
                            <w:rPr>
                              <w:rFonts w:ascii="Chu Van An" w:hAnsi="Chu Van An" w:cs="Chu Van An"/>
                              <w:i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Chú ý: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 Số chia hết cho 2 được gọi là </w:t>
                          </w:r>
                          <w:r w:rsidRPr="00027426">
                            <w:rPr>
                              <w:rFonts w:ascii="Chu Van An" w:hAnsi="Chu Van An" w:cs="Chu Van An"/>
                              <w:i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số chẵn.</w:t>
                          </w:r>
                        </w:p>
                        <w:p w14:paraId="51A552C9" w14:textId="77777777" w:rsidR="0024493E" w:rsidRPr="00027426" w:rsidRDefault="0024493E" w:rsidP="00296A2E">
                          <w:pPr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</w:pP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Số không chia hết cho 2 (tận cùng là 1, 3, 5, 7, 9) được gọi là </w:t>
                          </w:r>
                          <w:r w:rsidRPr="00027426">
                            <w:rPr>
                              <w:rFonts w:ascii="Chu Van An" w:hAnsi="Chu Van An" w:cs="Chu Van An"/>
                              <w:i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số lẻ.</w:t>
                          </w:r>
                        </w:p>
                        <w:p w14:paraId="4E65C70E" w14:textId="77777777" w:rsidR="0024493E" w:rsidRPr="00027426" w:rsidRDefault="0024493E" w:rsidP="00296A2E">
                          <w:pPr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</w:pPr>
                          <w:r w:rsidRPr="000E1241">
                            <w:rPr>
                              <w:rFonts w:ascii="Chu Van An" w:hAnsi="Chu Van An" w:cs="Chu Van An"/>
                              <w:b/>
                              <w:color w:val="0000CC"/>
                              <w:sz w:val="24"/>
                              <w:szCs w:val="24"/>
                              <w:shd w:val="clear" w:color="auto" w:fill="FFFFFF"/>
                            </w:rPr>
                            <w:t>2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.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 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Dấu hiệu chia hết cho 5: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 các chữ số tận cùng là 0 hoặc 5.</w:t>
                          </w:r>
                        </w:p>
                        <w:p w14:paraId="31923C5A" w14:textId="77777777" w:rsidR="0024493E" w:rsidRPr="00027426" w:rsidRDefault="0024493E" w:rsidP="00296A2E">
                          <w:pPr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</w:pPr>
                          <w:r w:rsidRPr="000E1241">
                            <w:rPr>
                              <w:rFonts w:ascii="Chu Van An" w:hAnsi="Chu Van An" w:cs="Chu Van An"/>
                              <w:b/>
                              <w:color w:val="0000CC"/>
                              <w:sz w:val="24"/>
                              <w:szCs w:val="24"/>
                              <w:shd w:val="clear" w:color="auto" w:fill="FFFFFF"/>
                            </w:rPr>
                            <w:t>3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.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 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Dấu hiệu chia hết cho 3: 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tổng các chữ số chia hết cho 3.</w:t>
                          </w:r>
                        </w:p>
                        <w:p w14:paraId="5222217C" w14:textId="77777777" w:rsidR="0024493E" w:rsidRPr="00027426" w:rsidRDefault="0024493E" w:rsidP="00296A2E">
                          <w:pPr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</w:pPr>
                          <w:r w:rsidRPr="000E1241">
                            <w:rPr>
                              <w:rFonts w:ascii="Chu Van An" w:hAnsi="Chu Van An" w:cs="Chu Van An"/>
                              <w:b/>
                              <w:color w:val="0000CC"/>
                              <w:sz w:val="24"/>
                              <w:szCs w:val="24"/>
                            </w:rPr>
                            <w:t>4.</w:t>
                          </w:r>
                          <w:r w:rsidRPr="000E1241">
                            <w:rPr>
                              <w:rFonts w:ascii="Chu Van An" w:hAnsi="Chu Van An" w:cs="Chu Van An"/>
                              <w:color w:val="0000CC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Dấu hiệu chia hết cho 9: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 tổng các chữ chia hết cho 9.</w:t>
                          </w:r>
                        </w:p>
                        <w:p w14:paraId="026B7542" w14:textId="77777777" w:rsidR="0024493E" w:rsidRPr="00027426" w:rsidRDefault="0024493E" w:rsidP="00296A2E">
                          <w:pPr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</w:pPr>
                          <w:r w:rsidRPr="000E1241">
                            <w:rPr>
                              <w:rFonts w:ascii="Chu Van An" w:hAnsi="Chu Van An" w:cs="Chu Van An"/>
                              <w:b/>
                              <w:color w:val="0000CC"/>
                              <w:sz w:val="24"/>
                              <w:szCs w:val="24"/>
                              <w:shd w:val="clear" w:color="auto" w:fill="FFFFFF"/>
                            </w:rPr>
                            <w:t>5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.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 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Dấu hiệu chia hết cho 4: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 hai chữ số tận cùng tạo thành 1 số chia hết cho 4.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</w:rPr>
                            <w:br/>
                          </w:r>
                          <w:r w:rsidRPr="000E1241">
                            <w:rPr>
                              <w:rFonts w:ascii="Chu Van An" w:hAnsi="Chu Van An" w:cs="Chu Van An"/>
                              <w:b/>
                              <w:color w:val="0000CC"/>
                              <w:sz w:val="24"/>
                              <w:szCs w:val="24"/>
                            </w:rPr>
                            <w:t>6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.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 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Dấu hiệu chia hết cho 6: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 các số vừa chia hết cho 2 vừa chia hết cho 3.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</w:rPr>
                            <w:br/>
                          </w:r>
                          <w:r w:rsidRPr="000E1241">
                            <w:rPr>
                              <w:rFonts w:ascii="Chu Van An" w:hAnsi="Chu Van An" w:cs="Chu Van An"/>
                              <w:b/>
                              <w:color w:val="0000CC"/>
                              <w:sz w:val="24"/>
                              <w:szCs w:val="24"/>
                              <w:shd w:val="clear" w:color="auto" w:fill="FFFFFF"/>
                            </w:rPr>
                            <w:t>7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.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 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Dấu hiệu chia hết cho 7: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 lấy chữ số đầu tiên nhân với 3 rồi cộng với chữ số tiếp theo, được bao nhiêu rồi lại nhân với 3 rồi cộng với chữ số tiếp theo…cứ như vậy cho đến hết. Nếu kết quả cuối cùng này chia hết cho 7 thì số đó sẽ chia hết cho 7.</w:t>
                          </w:r>
                        </w:p>
                        <w:p w14:paraId="6F7E04F8" w14:textId="77777777" w:rsidR="0024493E" w:rsidRPr="00027426" w:rsidRDefault="0024493E" w:rsidP="00296A2E">
                          <w:pPr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</w:pPr>
                          <w:r w:rsidRPr="00027426">
                            <w:rPr>
                              <w:rFonts w:ascii="Chu Van An" w:hAnsi="Chu Van An" w:cs="Chu Van An"/>
                              <w:i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Chú ý: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 Để nhanh gọn, cứ mỗi lần nhân với 3 rồi cộng số tiếp theo ta lấy kết quả đó trừ đi 7 hoặc trừ đi bội số của 7 (chẳng hạn 14, 21, 28,…).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</w:rPr>
                            <w:t>.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</w:rPr>
                            <w:br/>
                          </w:r>
                          <w:r w:rsidRPr="000E1241">
                            <w:rPr>
                              <w:rFonts w:ascii="Chu Van An" w:hAnsi="Chu Van An" w:cs="Chu Van An"/>
                              <w:b/>
                              <w:color w:val="0000CC"/>
                              <w:sz w:val="24"/>
                              <w:szCs w:val="24"/>
                            </w:rPr>
                            <w:t>8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. Dấu hiệu chia hết cho 8: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 ba chữ số tận cùng tạo thành 1 số chia hết cho 8.</w:t>
                          </w:r>
                        </w:p>
                        <w:p w14:paraId="50918D70" w14:textId="5F6474F3" w:rsidR="0024493E" w:rsidRPr="00027426" w:rsidRDefault="0024493E" w:rsidP="00296A2E">
                          <w:pPr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</w:rPr>
                          </w:pPr>
                          <w:r w:rsidRPr="000E1241">
                            <w:rPr>
                              <w:rFonts w:ascii="Chu Van An" w:hAnsi="Chu Van An" w:cs="Chu Van An"/>
                              <w:b/>
                              <w:color w:val="0000CC"/>
                              <w:sz w:val="24"/>
                              <w:szCs w:val="24"/>
                              <w:shd w:val="clear" w:color="auto" w:fill="FFFFFF"/>
                            </w:rPr>
                            <w:t>9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.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 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Dấu hiệu chia hết cho 10: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 chữ số tận cùng bằng 0.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</w:rPr>
                            <w:br/>
                          </w:r>
                          <w:r w:rsidRPr="000E1241">
                            <w:rPr>
                              <w:rFonts w:ascii="Chu Van An" w:hAnsi="Chu Van An" w:cs="Chu Van An"/>
                              <w:b/>
                              <w:color w:val="0000CC"/>
                              <w:sz w:val="24"/>
                              <w:szCs w:val="24"/>
                              <w:shd w:val="clear" w:color="auto" w:fill="FFFFFF"/>
                            </w:rPr>
                            <w:t>10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.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 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Dấu hiệu chia hết cho 11: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 lấy tổng tất cả các chữ số ở vị trí lẻ trừ đi tổng các chữ số ở vị trí chẵn, nếu kết quả chia hết cho 11 thì số đó sẽ chia hết cho 11.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</w:rPr>
                            <w:br/>
                          </w:r>
                          <w:r w:rsidRPr="000E1241">
                            <w:rPr>
                              <w:rFonts w:ascii="Chu Van An" w:hAnsi="Chu Van An" w:cs="Chu Van An"/>
                              <w:b/>
                              <w:color w:val="0000CC"/>
                              <w:sz w:val="24"/>
                              <w:szCs w:val="24"/>
                              <w:shd w:val="clear" w:color="auto" w:fill="FFFFFF"/>
                            </w:rPr>
                            <w:t>11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.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 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Dấu hiệu chia hết cho 25: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 hai chữ số tận cùng chia hết cho 25.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</w:rPr>
                            <w:br/>
                          </w:r>
                          <w:r w:rsidRPr="000E1241">
                            <w:rPr>
                              <w:rFonts w:ascii="Chu Van An" w:hAnsi="Chu Van An" w:cs="Chu Van An"/>
                              <w:b/>
                              <w:color w:val="0000CC"/>
                              <w:sz w:val="24"/>
                              <w:szCs w:val="24"/>
                            </w:rPr>
                            <w:t>12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</w:rPr>
                            <w:t>.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>Dấu hiệu chia hết cho 125: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  <w:shd w:val="clear" w:color="auto" w:fill="FFFFFF"/>
                            </w:rPr>
                            <w:t xml:space="preserve"> ba chữ số tận cùng chia hết cho 125.</w:t>
                          </w:r>
                        </w:p>
                        <w:p w14:paraId="7AEBEF74" w14:textId="77777777" w:rsidR="0024493E" w:rsidRPr="00027426" w:rsidRDefault="0024493E" w:rsidP="00296A2E">
                          <w:pPr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</w:rPr>
                          </w:pPr>
                          <w:r w:rsidRPr="000E1241">
                            <w:rPr>
                              <w:rFonts w:ascii="Chu Van An" w:hAnsi="Chu Van An" w:cs="Chu Van An"/>
                              <w:b/>
                              <w:color w:val="0000CC"/>
                              <w:sz w:val="24"/>
                              <w:szCs w:val="24"/>
                            </w:rPr>
                            <w:t>13.</w:t>
                          </w:r>
                          <w:r w:rsidRPr="000E1241">
                            <w:rPr>
                              <w:rFonts w:ascii="Chu Van An" w:hAnsi="Chu Van An" w:cs="Chu Van An"/>
                              <w:color w:val="0000CC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</w:rPr>
                            <w:t>Tích của hai số tự nhiên liên tiếp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</w:rPr>
                            <w:t xml:space="preserve"> luôn chia hết cho 2.</w:t>
                          </w:r>
                        </w:p>
                        <w:p w14:paraId="484E3950" w14:textId="77777777" w:rsidR="0024493E" w:rsidRPr="00027426" w:rsidRDefault="0024493E" w:rsidP="00296A2E">
                          <w:pPr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</w:rPr>
                          </w:pPr>
                          <w:r w:rsidRPr="000E1241">
                            <w:rPr>
                              <w:rFonts w:ascii="Chu Van An" w:hAnsi="Chu Van An" w:cs="Chu Van An"/>
                              <w:b/>
                              <w:color w:val="0000CC"/>
                              <w:sz w:val="24"/>
                              <w:szCs w:val="24"/>
                            </w:rPr>
                            <w:t>14.</w:t>
                          </w:r>
                          <w:r w:rsidRPr="000E1241">
                            <w:rPr>
                              <w:rFonts w:ascii="Chu Van An" w:hAnsi="Chu Van An" w:cs="Chu Van An"/>
                              <w:color w:val="0000CC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</w:rPr>
                            <w:t>Tích của ba số tự nhiên liên tiếp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</w:rPr>
                            <w:t xml:space="preserve"> luôn chia hết cho 2, 3 và 6.</w:t>
                          </w:r>
                        </w:p>
                        <w:p w14:paraId="7BF99BC8" w14:textId="77777777" w:rsidR="0024493E" w:rsidRPr="001C0818" w:rsidRDefault="0024493E" w:rsidP="00296A2E">
                          <w:pPr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</w:rPr>
                          </w:pPr>
                          <w:r w:rsidRPr="000E1241">
                            <w:rPr>
                              <w:rFonts w:ascii="Chu Van An" w:hAnsi="Chu Van An" w:cs="Chu Van An"/>
                              <w:b/>
                              <w:color w:val="0000CC"/>
                              <w:sz w:val="24"/>
                              <w:szCs w:val="24"/>
                            </w:rPr>
                            <w:t>15.</w:t>
                          </w:r>
                          <w:r w:rsidRPr="000E1241">
                            <w:rPr>
                              <w:rFonts w:ascii="Chu Van An" w:hAnsi="Chu Van An" w:cs="Chu Van An"/>
                              <w:color w:val="0000CC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027426">
                            <w:rPr>
                              <w:rFonts w:ascii="Chu Van An" w:hAnsi="Chu Van An" w:cs="Chu Van An"/>
                              <w:b/>
                              <w:color w:val="000000"/>
                              <w:sz w:val="24"/>
                              <w:szCs w:val="24"/>
                            </w:rPr>
                            <w:t>Tích của bốn số tự nhiên liên tiếp</w:t>
                          </w:r>
                          <w:r w:rsidRPr="00027426">
                            <w:rPr>
                              <w:rFonts w:ascii="Chu Van An" w:hAnsi="Chu Van An" w:cs="Chu Van An"/>
                              <w:color w:val="000000"/>
                              <w:sz w:val="24"/>
                              <w:szCs w:val="24"/>
                            </w:rPr>
                            <w:t xml:space="preserve"> luôn chia hết cho 2, 3, 4, 6 và 8.</w:t>
                          </w:r>
                        </w:p>
                        <w:p w14:paraId="1ED0E46D" w14:textId="77777777" w:rsidR="0024493E" w:rsidRDefault="0024493E">
                          <w:pPr>
                            <w:spacing w:line="258" w:lineRule="auto"/>
                            <w:textDirection w:val="btLr"/>
                          </w:pPr>
                        </w:p>
                        <w:p w14:paraId="709C482E" w14:textId="77777777" w:rsidR="0024493E" w:rsidRDefault="0024493E">
                          <w:pPr>
                            <w:spacing w:line="240" w:lineRule="auto"/>
                            <w:textDirection w:val="btLr"/>
                          </w:pPr>
                        </w:p>
                        <w:p w14:paraId="368A099E" w14:textId="77777777" w:rsidR="0024493E" w:rsidRDefault="0024493E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shape>
                  <v:group id="Group 123" o:spid="_x0000_s1148" style="position:absolute;left:1508;width:44915;height:5715" coordorigin="1508" coordsize="44917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hL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">
                    <v:group id="Group 124" o:spid="_x0000_s1149" style="position:absolute;left:1508;width:44917;height:4857" coordorigin="1508" coordsize="44917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      <v:group id="Group 125" o:spid="_x0000_s1150" style="position:absolute;left:1840;width:44585;height:4857" coordorigin="1840" coordsize="44585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      <v:shape id="Rectangle: Single Corner Snipped 169" o:spid="_x0000_s1151" style="position:absolute;left:1840;top:380;width:44585;height:4476;visibility:visible;mso-wrap-style:square;v-text-anchor:middle" coordsize="4458506,4475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" adj="-11796480,,5400" path="m,l4234729,r223777,223778l4458506,447555,,447555,,xe" fillcolor="#fffff7" stroked="f">
                          <v:stroke joinstyle="miter"/>
                          <v:formulas/>
                          <v:path arrowok="t" o:connecttype="custom" o:connectlocs="0,0;4234729,0;4458506,223778;4458506,447555;0,447555;0,0" o:connectangles="0,0,0,0,0,0" textboxrect="0,0,4458506,447555"/>
                          <v:textbox inset="2.53958mm,2.53958mm,2.53958mm,2.53958mm">
                            <w:txbxContent>
                              <w:p w14:paraId="54401F48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group id="Group 171" o:spid="_x0000_s1152" style="position:absolute;left:15021;width:29595;height:4857" coordorigin="15021" coordsize="29594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            <v:group id="Group 173" o:spid="_x0000_s1153" style="position:absolute;left:16117;top:1043;width:28499;height:3696" coordorigin="16117,1043" coordsize="28498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              <v:shape id="Arrow: Chevron 175" o:spid="_x0000_s1154" type="#_x0000_t55" style="position:absolute;left:17607;top:1050;width:27009;height:30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" adj="21082" fillcolor="#fffff7" strokecolor="#c793fb" strokeweight="1.25pt">
                              <v:fill color2="#63a0cb" colors="0 #fffff7;63570f white;1 #63a0cb" focus="100%" type="gradientRadial"/>
                              <v:stroke startarrowwidth="narrow" startarrowlength="short" endarrowwidth="narrow" endarrowlength="short" joinstyle="round"/>
                              <v:shadow on="t" color="black" opacity="19531f" offset=".552mm,.73253mm"/>
                              <v:textbox inset="2.53958mm,1.2694mm,2.53958mm,1.2694mm">
                                <w:txbxContent>
                                  <w:p w14:paraId="14224BB5" w14:textId="5D1B419D" w:rsidR="0024493E" w:rsidRPr="00296A2E" w:rsidRDefault="0024493E">
                                    <w:pPr>
                                      <w:spacing w:line="255" w:lineRule="auto"/>
                                      <w:textDirection w:val="btLr"/>
                                      <w:rPr>
                                        <w:color w:val="0033CC"/>
                                      </w:rPr>
                                    </w:pPr>
                                    <w:r w:rsidRPr="00296A2E">
                                      <w:rPr>
                                        <w:rFonts w:ascii="Chu Van An" w:hAnsi="Chu Van An" w:cs="Chu Van An"/>
                                        <w:b/>
                                        <w:bCs/>
                                        <w:i/>
                                        <w:color w:val="0033CC"/>
                                        <w:sz w:val="24"/>
                                        <w:szCs w:val="24"/>
                                      </w:rPr>
                                      <w:t>Chứng minh sự chia hết.</w:t>
                                    </w:r>
                                  </w:p>
                                </w:txbxContent>
                              </v:textbox>
                            </v:shape>
                            <v:group id="Group 177" o:spid="_x0000_s1155" style="position:absolute;left:16117;top:1043;width:3429;height:3696" coordorigin="16117,1043" coordsize="3429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3FVwwAAANw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GTyfCRfIxT8AAAD//wMAUEsBAi0AFAAGAAgAAAAhANvh9svuAAAAhQEAABMAAAAAAAAAAAAA&#10;AAAAAAAAAFtDb250ZW50X1R5cGVzXS54bWxQSwECLQAUAAYACAAAACEAWvQsW78AAAAVAQAACwAA&#10;AAAAAAAAAAAAAAAfAQAAX3JlbHMvLnJlbHNQSwECLQAUAAYACAAAACEAnCtxVcMAAADcAAAADwAA&#10;AAAAAAAAAAAAAAAHAgAAZHJzL2Rvd25yZXYueG1sUEsFBgAAAAADAAMAtwAAAPcCAAAAAA==&#10;">
                              <v:shape id="Freeform: Shape 179" o:spid="_x0000_s1156" style="position:absolute;left:16426;top:1043;width:2286;height:276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          <v:fill color2="#00c" focusposition=".5,.5" focussize="" colors="0 #ffffe5;30802f #ffffb3;36045f #00c;1 #00c" focus="100%" type="gradientRadial"/>
                                <v:stroke joinstyle="miter"/>
                                <v:formulas/>
                                <v:path arrowok="t" o:extrusionok="f" o:connecttype="custom" textboxrect="0,0,826136,866775"/>
                                <v:textbox inset="2.53958mm,2.53958mm,2.53958mm,2.53958mm">
                                  <w:txbxContent>
                                    <w:p w14:paraId="7833A734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  <v:rect id="Rectangle 181" o:spid="_x0000_s1157" style="position:absolute;left:16117;top:1043;width:3429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" filled="f" stroked="f">
                                <v:textbox inset="2.53958mm,1.2694mm,2.53958mm,1.2694mm">
                                  <w:txbxContent>
                                    <w:p w14:paraId="24349869" w14:textId="77777777" w:rsidR="0024493E" w:rsidRDefault="0024493E">
                                      <w:pPr>
                                        <w:spacing w:line="255" w:lineRule="auto"/>
                                        <w:textDirection w:val="btLr"/>
                                      </w:pPr>
                                      <w:r>
                                        <w:rPr>
                                          <w:rFonts w:ascii="Cambria Math" w:eastAsia="Cambria Math" w:hAnsi="Cambria Math" w:cs="Cambria Math"/>
                                          <w:color w:val="C00000"/>
                                        </w:rPr>
                                        <w:t>▣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  <v:group id="Group 183" o:spid="_x0000_s1158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          <v:shape id="Freeform: Shape 184" o:spid="_x0000_s1159" style="position:absolute;left:16021;top:432;width:1191;height:4330;rotation:180;visibility:visible;mso-wrap-style:square;v-text-anchor:middle" coordsize="352426,5905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" adj="-11796480,,5400" path="m352426,590550r-200024,l112766,488158r-60368,c23449,488158,,401785,,295276,,188766,23449,102393,52398,102393r60367,l152402,,352426,r,590550xe" fillcolor="#fffff7" stroked="f">
                              <v:fill color2="#00c" focusposition=",1" focussize="" colors="0 #fffff7;47841f white;1 #00c" focus="100%" type="gradientRadial"/>
                              <v:stroke joinstyle="miter"/>
                              <v:formulas/>
                              <v:path arrowok="t" o:extrusionok="f" o:connecttype="custom" textboxrect="0,0,352426,590550"/>
                              <v:textbox inset="2.53958mm,2.53958mm,2.53958mm,2.53958mm">
                                <w:txbxContent>
                                  <w:p w14:paraId="5BF11152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  <v:shape id="Flowchart: Terminator 185" o:spid="_x0000_s1160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" fillcolor="#fffff7" stroked="f">
                              <v:fill color2="#00c" focusposition=",1" focussize="" colors="0 #fffff7;50463f white;1 #00c" focus="100%" type="gradientRadial"/>
                              <v:textbox inset="2.53958mm,2.53958mm,2.53958mm,2.53958mm">
                                <w:txbxContent>
                                  <w:p w14:paraId="0A8D9CA9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 id="Flowchart: Direct Access Storage 197" o:spid="_x0000_s1161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" fillcolor="#fffff7" stroked="f">
                        <v:fill color2="yellow" focusposition=",1" focussize="" colors="0 #fffff7;34079f white;1 yellow" focus="100%" type="gradientRadial"/>
                        <v:textbox inset="2.53958mm,2.53958mm,2.53958mm,2.53958mm">
                          <w:txbxContent>
                            <w:p w14:paraId="554C718C" w14:textId="77777777" w:rsidR="0024493E" w:rsidRDefault="0024493E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</v:group>
                    <v:group id="Group 199" o:spid="_x0000_s1162" style="position:absolute;left:3270;top:381;width:14736;height:5334" coordorigin="3270,381" coordsize="14736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      <v:shape id="Flowchart: Preparation 203" o:spid="_x0000_s1163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" stroked="f">
                        <v:fill color2="#fffff7" focusposition=".5,.5" focussize="" colors="0 white;19005f white;.5 #ffffb3;55706f #c793fb;62915f #fffff7;1 #fffff7" focus="100%" type="gradientRadial"/>
                        <v:shadow on="t" color="black" opacity="20816f" offset="0,2.2pt"/>
                        <v:textbox inset="2.53958mm,2.53958mm,2.53958mm,2.53958mm">
                          <w:txbxContent>
                            <w:p w14:paraId="337260AA" w14:textId="77777777" w:rsidR="0024493E" w:rsidRDefault="0024493E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  <v:rect id="Rectangle 205" o:spid="_x0000_s1164" style="position:absolute;left:3927;top:432;width:14079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" filled="f" stroked="f">
                        <v:shadow on="t" color="black" opacity="20816f" offset="0,2.2pt"/>
                        <v:textbox inset="2.53958mm,1.2694mm,2.53958mm,1.2694mm">
                          <w:txbxContent>
                            <w:p w14:paraId="1ED2BD76" w14:textId="77777777" w:rsidR="0024493E" w:rsidRDefault="0024493E">
                              <w:pPr>
                                <w:spacing w:line="255" w:lineRule="auto"/>
                                <w:textDirection w:val="btLr"/>
                              </w:pP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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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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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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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</w:t>
                              </w:r>
                              <w:r>
                                <w:rPr>
                                  <w:rFonts w:ascii="Cambria Math" w:eastAsia="Cambria Math" w:hAnsi="Cambria Math" w:cs="Cambria Math"/>
                                  <w:color w:val="C00000"/>
                                  <w:sz w:val="36"/>
                                </w:rPr>
                                <w:t>③</w:t>
                              </w:r>
                            </w:p>
                          </w:txbxContent>
                        </v:textbox>
                      </v:rect>
                    </v:group>
                  </v:group>
                </v:group>
                <w10:anchorlock/>
              </v:group>
            </w:pict>
          </mc:Fallback>
        </mc:AlternateContent>
      </w:r>
    </w:p>
    <w:p w14:paraId="39D5BB12" w14:textId="77777777" w:rsidR="00775A4B" w:rsidRPr="004E7085" w:rsidRDefault="00775A4B" w:rsidP="004C4F30">
      <w:pPr>
        <w:spacing w:line="240" w:lineRule="auto"/>
        <w:rPr>
          <w:rFonts w:ascii="Chu Van An" w:eastAsia="Chu Van An" w:hAnsi="Chu Van An" w:cs="Chu Van An"/>
          <w:b/>
          <w:color w:val="FF0000"/>
          <w:sz w:val="24"/>
          <w:szCs w:val="24"/>
        </w:rPr>
      </w:pPr>
      <w:r w:rsidRPr="004E7085">
        <w:rPr>
          <w:rFonts w:ascii="Chu Van An" w:eastAsia="Wingdings" w:hAnsi="Chu Van An" w:cs="Chu Van An"/>
          <w:b/>
          <w:color w:val="0000CC"/>
          <w:sz w:val="24"/>
          <w:szCs w:val="24"/>
          <w:shd w:val="clear" w:color="auto" w:fill="F9FFE5"/>
        </w:rPr>
        <w:sym w:font="Wingdings" w:char="F031"/>
      </w:r>
      <w:r w:rsidRPr="004E7085">
        <w:rPr>
          <w:rFonts w:ascii="Chu Van An" w:eastAsia="Chu Van An" w:hAnsi="Chu Van An" w:cs="Chu Van An"/>
          <w:b/>
          <w:color w:val="FF0000"/>
          <w:sz w:val="24"/>
          <w:szCs w:val="24"/>
          <w:shd w:val="clear" w:color="auto" w:fill="F9FFE5"/>
        </w:rPr>
        <w:t>_Bài tập minh họa</w:t>
      </w:r>
      <w:r w:rsidRPr="004E7085">
        <w:rPr>
          <w:rFonts w:ascii="Chu Van An" w:eastAsia="Chu Van An" w:hAnsi="Chu Van An" w:cs="Chu Van An"/>
          <w:b/>
          <w:color w:val="FF0000"/>
          <w:sz w:val="24"/>
          <w:szCs w:val="24"/>
        </w:rPr>
        <w:t>:</w:t>
      </w:r>
    </w:p>
    <w:p w14:paraId="5C8DDC37" w14:textId="1DD77EBB" w:rsidR="00027426" w:rsidRPr="004E7085" w:rsidRDefault="00454130" w:rsidP="00833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CFFEB"/>
        <w:ind w:left="284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b/>
          <w:color w:val="0000CC"/>
          <w:sz w:val="24"/>
          <w:szCs w:val="24"/>
        </w:rPr>
        <w:t>Câu 1.</w:t>
      </w:r>
      <w:r w:rsidR="00027426" w:rsidRPr="004E7085">
        <w:rPr>
          <w:rFonts w:ascii="Chu Van An" w:hAnsi="Chu Van An" w:cs="Chu Van An"/>
          <w:b/>
          <w:color w:val="0000CC"/>
          <w:sz w:val="24"/>
          <w:szCs w:val="24"/>
          <w:lang w:val="vi-VN"/>
        </w:rPr>
        <w:t xml:space="preserve">   </w:t>
      </w:r>
      <w:r w:rsidR="00027426" w:rsidRPr="004E7085">
        <w:rPr>
          <w:rFonts w:ascii="Chu Van An" w:hAnsi="Chu Van An" w:cs="Chu Van An"/>
          <w:sz w:val="24"/>
          <w:szCs w:val="24"/>
        </w:rPr>
        <w:t>Chứng minh rằng v</w:t>
      </w:r>
      <w:r w:rsidR="00027426" w:rsidRPr="004E7085">
        <w:rPr>
          <w:rFonts w:ascii="Chu Van An" w:hAnsi="Chu Van An" w:cs="Chu Van An"/>
          <w:color w:val="000000"/>
          <w:sz w:val="24"/>
          <w:szCs w:val="24"/>
        </w:rPr>
        <w:t xml:space="preserve">ới mọi </w:t>
      </w:r>
      <w:r w:rsidR="00027426" w:rsidRPr="004E7085">
        <w:rPr>
          <w:rFonts w:ascii="Chu Van An" w:eastAsiaTheme="minorHAnsi" w:hAnsi="Chu Van An" w:cs="Chu Van An"/>
          <w:b/>
          <w:position w:val="-6"/>
          <w:sz w:val="24"/>
          <w:szCs w:val="24"/>
        </w:rPr>
        <w:object w:dxaOrig="699" w:dyaOrig="400" w14:anchorId="26F06C8B">
          <v:shape id="_x0000_i1170" type="#_x0000_t75" style="width:34.5pt;height:19.5pt" o:ole="">
            <v:imagedata r:id="rId241" o:title=""/>
          </v:shape>
          <o:OLEObject Type="Embed" ProgID="Equation.DSMT4" ShapeID="_x0000_i1170" DrawAspect="Content" ObjectID="_1688581215" r:id="rId242"/>
        </w:object>
      </w:r>
      <w:r w:rsidR="00027426" w:rsidRPr="004E7085">
        <w:rPr>
          <w:rFonts w:ascii="Chu Van An" w:hAnsi="Chu Van An" w:cs="Chu Van An"/>
          <w:b/>
          <w:sz w:val="24"/>
          <w:szCs w:val="24"/>
        </w:rPr>
        <w:t xml:space="preserve"> </w:t>
      </w:r>
      <w:r w:rsidR="00027426" w:rsidRPr="004E7085">
        <w:rPr>
          <w:rFonts w:ascii="Chu Van An" w:hAnsi="Chu Van An" w:cs="Chu Van An"/>
          <w:sz w:val="24"/>
          <w:szCs w:val="24"/>
        </w:rPr>
        <w:t xml:space="preserve">thì </w:t>
      </w:r>
      <w:r w:rsidR="00027426" w:rsidRPr="004E7085">
        <w:rPr>
          <w:rFonts w:ascii="Chu Van An" w:eastAsiaTheme="minorHAnsi" w:hAnsi="Chu Van An" w:cs="Chu Van An"/>
          <w:position w:val="-6"/>
          <w:sz w:val="24"/>
          <w:szCs w:val="24"/>
        </w:rPr>
        <w:object w:dxaOrig="780" w:dyaOrig="400" w14:anchorId="7080E982">
          <v:shape id="_x0000_i1171" type="#_x0000_t75" style="width:39.75pt;height:20.25pt" o:ole="">
            <v:imagedata r:id="rId243" o:title=""/>
          </v:shape>
          <o:OLEObject Type="Embed" ProgID="Equation.DSMT4" ShapeID="_x0000_i1171" DrawAspect="Content" ObjectID="_1688581216" r:id="rId244"/>
        </w:object>
      </w:r>
      <w:r w:rsidR="00027426" w:rsidRPr="004E7085">
        <w:rPr>
          <w:rFonts w:ascii="Chu Van An" w:hAnsi="Chu Van An" w:cs="Chu Van An"/>
          <w:sz w:val="24"/>
          <w:szCs w:val="24"/>
        </w:rPr>
        <w:t xml:space="preserve"> chia hết cho 3.</w:t>
      </w:r>
      <w:r w:rsidR="00027426" w:rsidRPr="004E7085">
        <w:rPr>
          <w:rFonts w:ascii="Chu Van An" w:hAnsi="Chu Van An" w:cs="Chu Van An"/>
          <w:b/>
          <w:color w:val="0000CC"/>
          <w:sz w:val="24"/>
          <w:szCs w:val="24"/>
          <w:lang w:val="vi-VN"/>
        </w:rPr>
        <w:t xml:space="preserve">    </w:t>
      </w:r>
    </w:p>
    <w:p w14:paraId="62B2039A" w14:textId="77777777" w:rsidR="00027426" w:rsidRPr="004E7085" w:rsidRDefault="00027426" w:rsidP="00027426">
      <w:pPr>
        <w:spacing w:line="240" w:lineRule="auto"/>
        <w:ind w:firstLine="567"/>
        <w:jc w:val="center"/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</w:pPr>
      <w:r w:rsidRPr="004E7085"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  <w:t>Lời giải</w:t>
      </w:r>
    </w:p>
    <w:p w14:paraId="624114F8" w14:textId="77777777" w:rsidR="00027426" w:rsidRPr="004E7085" w:rsidRDefault="00027426" w:rsidP="00027426">
      <w:pPr>
        <w:spacing w:line="240" w:lineRule="auto"/>
        <w:ind w:firstLine="1276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Đặt </w:t>
      </w:r>
      <w:r w:rsidRPr="004E7085">
        <w:rPr>
          <w:rFonts w:ascii="Chu Van An" w:eastAsia="Calibri" w:hAnsi="Chu Van An" w:cs="Chu Van An"/>
          <w:position w:val="-10"/>
          <w:sz w:val="24"/>
          <w:szCs w:val="24"/>
        </w:rPr>
        <w:object w:dxaOrig="1460" w:dyaOrig="440" w14:anchorId="758E11F5">
          <v:shape id="_x0000_i1817" type="#_x0000_t75" style="width:72.75pt;height:22.5pt" o:ole="">
            <v:imagedata r:id="rId245" o:title=""/>
          </v:shape>
          <o:OLEObject Type="Embed" ProgID="Equation.DSMT4" ShapeID="_x0000_i1817" DrawAspect="Content" ObjectID="_1688581217" r:id="rId246"/>
        </w:object>
      </w:r>
      <w:r w:rsidRPr="004E7085">
        <w:rPr>
          <w:rFonts w:ascii="Chu Van An" w:hAnsi="Chu Van An" w:cs="Chu Van An"/>
          <w:sz w:val="24"/>
          <w:szCs w:val="24"/>
        </w:rPr>
        <w:t xml:space="preserve">. </w:t>
      </w:r>
    </w:p>
    <w:p w14:paraId="75CE48C1" w14:textId="77777777" w:rsidR="00027426" w:rsidRPr="004E7085" w:rsidRDefault="00027426" w:rsidP="00027426">
      <w:pPr>
        <w:spacing w:line="240" w:lineRule="auto"/>
        <w:ind w:firstLine="1276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- Khi </w:t>
      </w:r>
      <w:r w:rsidRPr="004E7085">
        <w:rPr>
          <w:rFonts w:ascii="Chu Van An" w:eastAsia="Calibri" w:hAnsi="Chu Van An" w:cs="Chu Van An"/>
          <w:position w:val="-6"/>
          <w:sz w:val="24"/>
          <w:szCs w:val="24"/>
        </w:rPr>
        <w:object w:dxaOrig="520" w:dyaOrig="279" w14:anchorId="6653E45B">
          <v:shape id="_x0000_i1818" type="#_x0000_t75" style="width:24.75pt;height:13.5pt" o:ole="">
            <v:imagedata r:id="rId247" o:title=""/>
          </v:shape>
          <o:OLEObject Type="Embed" ProgID="Equation.DSMT4" ShapeID="_x0000_i1818" DrawAspect="Content" ObjectID="_1688581218" r:id="rId248"/>
        </w:object>
      </w:r>
      <w:r w:rsidRPr="004E7085">
        <w:rPr>
          <w:rFonts w:ascii="Chu Van An" w:hAnsi="Chu Van An" w:cs="Chu Van An"/>
          <w:sz w:val="24"/>
          <w:szCs w:val="24"/>
        </w:rPr>
        <w:t xml:space="preserve">, ta có </w:t>
      </w:r>
      <w:r w:rsidRPr="004E7085">
        <w:rPr>
          <w:rFonts w:ascii="Chu Van An" w:eastAsia="Calibri" w:hAnsi="Chu Van An" w:cs="Chu Van An"/>
          <w:position w:val="-10"/>
          <w:sz w:val="24"/>
          <w:szCs w:val="24"/>
          <w:lang w:val="pt-BR"/>
        </w:rPr>
        <w:object w:dxaOrig="1040" w:dyaOrig="340" w14:anchorId="3B6C56BE">
          <v:shape id="_x0000_i1819" type="#_x0000_t75" style="width:51.75pt;height:17.25pt" o:ole="">
            <v:imagedata r:id="rId249" o:title=""/>
          </v:shape>
          <o:OLEObject Type="Embed" ProgID="Equation.DSMT4" ShapeID="_x0000_i1819" DrawAspect="Content" ObjectID="_1688581219" r:id="rId250"/>
        </w:object>
      </w:r>
      <w:r w:rsidRPr="004E7085">
        <w:rPr>
          <w:rFonts w:ascii="Chu Van An" w:hAnsi="Chu Van An" w:cs="Chu Van An"/>
          <w:sz w:val="24"/>
          <w:szCs w:val="24"/>
        </w:rPr>
        <w:t xml:space="preserve">. Suy ra mệnh đề đúng với </w:t>
      </w:r>
      <w:r w:rsidRPr="004E7085">
        <w:rPr>
          <w:rFonts w:ascii="Chu Van An" w:eastAsia="Calibri" w:hAnsi="Chu Van An" w:cs="Chu Van An"/>
          <w:position w:val="-6"/>
          <w:sz w:val="24"/>
          <w:szCs w:val="24"/>
        </w:rPr>
        <w:object w:dxaOrig="520" w:dyaOrig="279" w14:anchorId="46488F24">
          <v:shape id="_x0000_i1820" type="#_x0000_t75" style="width:24.75pt;height:13.5pt" o:ole="">
            <v:imagedata r:id="rId247" o:title=""/>
          </v:shape>
          <o:OLEObject Type="Embed" ProgID="Equation.DSMT4" ShapeID="_x0000_i1820" DrawAspect="Content" ObjectID="_1688581220" r:id="rId251"/>
        </w:object>
      </w:r>
      <w:r w:rsidRPr="004E7085">
        <w:rPr>
          <w:rFonts w:ascii="Chu Van An" w:hAnsi="Chu Van An" w:cs="Chu Van An"/>
          <w:sz w:val="24"/>
          <w:szCs w:val="24"/>
        </w:rPr>
        <w:t>.</w:t>
      </w:r>
    </w:p>
    <w:p w14:paraId="05CA0C14" w14:textId="77777777" w:rsidR="00027426" w:rsidRPr="004E7085" w:rsidRDefault="00027426" w:rsidP="00027426">
      <w:pPr>
        <w:spacing w:line="240" w:lineRule="auto"/>
        <w:ind w:firstLine="1276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lastRenderedPageBreak/>
        <w:t xml:space="preserve">- Giả sử mệnh đề đúng khi </w:t>
      </w:r>
      <w:r w:rsidRPr="004E7085">
        <w:rPr>
          <w:rFonts w:ascii="Chu Van An" w:eastAsia="Calibri" w:hAnsi="Chu Van An" w:cs="Chu Van An"/>
          <w:position w:val="-6"/>
          <w:sz w:val="24"/>
          <w:szCs w:val="24"/>
        </w:rPr>
        <w:object w:dxaOrig="880" w:dyaOrig="279" w14:anchorId="68A822EE">
          <v:shape id="_x0000_i1821" type="#_x0000_t75" style="width:44.25pt;height:13.5pt" o:ole="">
            <v:imagedata r:id="rId252" o:title=""/>
          </v:shape>
          <o:OLEObject Type="Embed" ProgID="Equation.DSMT4" ShapeID="_x0000_i1821" DrawAspect="Content" ObjectID="_1688581221" r:id="rId253"/>
        </w:object>
      </w:r>
      <w:r w:rsidRPr="004E7085">
        <w:rPr>
          <w:rFonts w:ascii="Chu Van An" w:hAnsi="Chu Van An" w:cs="Chu Van An"/>
          <w:sz w:val="24"/>
          <w:szCs w:val="24"/>
        </w:rPr>
        <w:t xml:space="preserve">, tức là: </w:t>
      </w:r>
      <w:r w:rsidRPr="004E7085">
        <w:rPr>
          <w:rFonts w:ascii="Chu Van An" w:eastAsia="Calibri" w:hAnsi="Chu Van An" w:cs="Chu Van An"/>
          <w:position w:val="-10"/>
          <w:sz w:val="24"/>
          <w:szCs w:val="24"/>
        </w:rPr>
        <w:object w:dxaOrig="1680" w:dyaOrig="440" w14:anchorId="1550EFE9">
          <v:shape id="_x0000_i1822" type="#_x0000_t75" style="width:84pt;height:21.75pt" o:ole="">
            <v:imagedata r:id="rId254" o:title=""/>
          </v:shape>
          <o:OLEObject Type="Embed" ProgID="Equation.DSMT4" ShapeID="_x0000_i1822" DrawAspect="Content" ObjectID="_1688581222" r:id="rId255"/>
        </w:object>
      </w:r>
      <w:r w:rsidRPr="004E7085">
        <w:rPr>
          <w:rFonts w:ascii="Chu Van An" w:eastAsia="Calibri" w:hAnsi="Chu Van An" w:cs="Chu Van An"/>
          <w:sz w:val="24"/>
          <w:szCs w:val="24"/>
        </w:rPr>
        <w:t xml:space="preserve"> </w:t>
      </w:r>
    </w:p>
    <w:p w14:paraId="333E0766" w14:textId="77777777" w:rsidR="00027426" w:rsidRPr="004E7085" w:rsidRDefault="00027426" w:rsidP="00027426">
      <w:pPr>
        <w:spacing w:line="240" w:lineRule="auto"/>
        <w:ind w:left="1276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- Ta cần chứng minh mệnh đề đúng khi </w:t>
      </w:r>
      <w:r w:rsidRPr="004E7085">
        <w:rPr>
          <w:rFonts w:ascii="Chu Van An" w:eastAsia="Calibri" w:hAnsi="Chu Van An" w:cs="Chu Van An"/>
          <w:position w:val="-6"/>
          <w:sz w:val="24"/>
          <w:szCs w:val="24"/>
        </w:rPr>
        <w:object w:dxaOrig="859" w:dyaOrig="279" w14:anchorId="5D108340">
          <v:shape id="_x0000_i1823" type="#_x0000_t75" style="width:42.75pt;height:13.5pt" o:ole="">
            <v:imagedata r:id="rId256" o:title=""/>
          </v:shape>
          <o:OLEObject Type="Embed" ProgID="Equation.DSMT4" ShapeID="_x0000_i1823" DrawAspect="Content" ObjectID="_1688581223" r:id="rId257"/>
        </w:object>
      </w:r>
      <w:r w:rsidRPr="004E7085">
        <w:rPr>
          <w:rFonts w:ascii="Chu Van An" w:hAnsi="Chu Van An" w:cs="Chu Van An"/>
          <w:sz w:val="24"/>
          <w:szCs w:val="24"/>
        </w:rPr>
        <w:t xml:space="preserve">, tức là chứng minh: </w:t>
      </w:r>
      <w:r w:rsidRPr="004E7085">
        <w:rPr>
          <w:rFonts w:ascii="Chu Van An" w:eastAsia="Calibri" w:hAnsi="Chu Van An" w:cs="Chu Van An"/>
          <w:position w:val="-10"/>
          <w:sz w:val="24"/>
          <w:szCs w:val="24"/>
        </w:rPr>
        <w:object w:dxaOrig="2880" w:dyaOrig="440" w14:anchorId="5D8824A3">
          <v:shape id="_x0000_i1824" type="#_x0000_t75" style="width:2in;height:21.75pt" o:ole="">
            <v:imagedata r:id="rId258" o:title=""/>
          </v:shape>
          <o:OLEObject Type="Embed" ProgID="Equation.DSMT4" ShapeID="_x0000_i1824" DrawAspect="Content" ObjectID="_1688581224" r:id="rId259"/>
        </w:object>
      </w:r>
      <w:r w:rsidRPr="004E7085">
        <w:rPr>
          <w:rFonts w:ascii="Chu Van An" w:hAnsi="Chu Van An" w:cs="Chu Van An"/>
          <w:sz w:val="24"/>
          <w:szCs w:val="24"/>
        </w:rPr>
        <w:t>.</w:t>
      </w:r>
    </w:p>
    <w:p w14:paraId="6DAEAD5E" w14:textId="77777777" w:rsidR="00027426" w:rsidRPr="004E7085" w:rsidRDefault="00027426" w:rsidP="00027426">
      <w:pPr>
        <w:spacing w:line="240" w:lineRule="auto"/>
        <w:ind w:firstLine="1276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Thật vậy: </w:t>
      </w:r>
    </w:p>
    <w:p w14:paraId="613DDCC4" w14:textId="77777777" w:rsidR="00027426" w:rsidRPr="004E7085" w:rsidRDefault="00027426" w:rsidP="00027426">
      <w:pPr>
        <w:spacing w:line="240" w:lineRule="auto"/>
        <w:ind w:left="1276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eastAsia="Calibri" w:hAnsi="Chu Van An" w:cs="Chu Van An"/>
          <w:position w:val="-22"/>
          <w:sz w:val="24"/>
          <w:szCs w:val="24"/>
        </w:rPr>
        <w:object w:dxaOrig="9760" w:dyaOrig="560" w14:anchorId="4AF25AC1">
          <v:shape id="_x0000_i1825" type="#_x0000_t75" style="width:489pt;height:27.75pt" o:ole="">
            <v:imagedata r:id="rId260" o:title=""/>
          </v:shape>
          <o:OLEObject Type="Embed" ProgID="Equation.DSMT4" ShapeID="_x0000_i1825" DrawAspect="Content" ObjectID="_1688581225" r:id="rId261"/>
        </w:object>
      </w:r>
      <w:r w:rsidRPr="004E7085">
        <w:rPr>
          <w:rFonts w:ascii="Chu Van An" w:hAnsi="Chu Van An" w:cs="Chu Van An"/>
          <w:sz w:val="24"/>
          <w:szCs w:val="24"/>
        </w:rPr>
        <w:t xml:space="preserve">Mà </w:t>
      </w:r>
      <w:r w:rsidRPr="004E7085">
        <w:rPr>
          <w:rFonts w:ascii="Chu Van An" w:eastAsia="Calibri" w:hAnsi="Chu Van An" w:cs="Chu Van An"/>
          <w:position w:val="-10"/>
          <w:sz w:val="24"/>
          <w:szCs w:val="24"/>
          <w:lang w:val="pt-BR"/>
        </w:rPr>
        <w:object w:dxaOrig="740" w:dyaOrig="340" w14:anchorId="4E907A46">
          <v:shape id="_x0000_i1826" type="#_x0000_t75" style="width:37.5pt;height:17.25pt" o:ole="">
            <v:imagedata r:id="rId262" o:title=""/>
          </v:shape>
          <o:OLEObject Type="Embed" ProgID="Equation.DSMT4" ShapeID="_x0000_i1826" DrawAspect="Content" ObjectID="_1688581226" r:id="rId263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và </w:t>
      </w:r>
      <w:r w:rsidRPr="004E7085">
        <w:rPr>
          <w:rFonts w:ascii="Chu Van An" w:eastAsia="Calibri" w:hAnsi="Chu Van An" w:cs="Chu Van An"/>
          <w:position w:val="-10"/>
          <w:sz w:val="24"/>
          <w:szCs w:val="24"/>
          <w:lang w:val="pt-BR"/>
        </w:rPr>
        <w:object w:dxaOrig="1419" w:dyaOrig="440" w14:anchorId="17AFB94E">
          <v:shape id="_x0000_i1827" type="#_x0000_t75" style="width:71.25pt;height:21.75pt" o:ole="">
            <v:imagedata r:id="rId264" o:title=""/>
          </v:shape>
          <o:OLEObject Type="Embed" ProgID="Equation.DSMT4" ShapeID="_x0000_i1827" DrawAspect="Content" ObjectID="_1688581227" r:id="rId265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nên </w:t>
      </w:r>
      <w:r w:rsidRPr="004E7085">
        <w:rPr>
          <w:rFonts w:ascii="Chu Van An" w:eastAsia="Calibri" w:hAnsi="Chu Van An" w:cs="Chu Van An"/>
          <w:position w:val="-10"/>
          <w:sz w:val="24"/>
          <w:szCs w:val="24"/>
        </w:rPr>
        <w:object w:dxaOrig="1020" w:dyaOrig="340" w14:anchorId="4B64B210">
          <v:shape id="_x0000_i1828" type="#_x0000_t75" style="width:51pt;height:17.25pt" o:ole="">
            <v:imagedata r:id="rId266" o:title=""/>
          </v:shape>
          <o:OLEObject Type="Embed" ProgID="Equation.DSMT4" ShapeID="_x0000_i1828" DrawAspect="Content" ObjectID="_1688581228" r:id="rId267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</w:t>
      </w:r>
      <w:r w:rsidRPr="004E7085">
        <w:rPr>
          <w:rFonts w:ascii="Chu Van An" w:eastAsia="Calibri" w:hAnsi="Chu Van An" w:cs="Chu Van An"/>
          <w:position w:val="-6"/>
          <w:sz w:val="24"/>
          <w:szCs w:val="24"/>
        </w:rPr>
        <w:object w:dxaOrig="320" w:dyaOrig="240" w14:anchorId="710FE9A6">
          <v:shape id="_x0000_i1829" type="#_x0000_t75" style="width:15pt;height:12pt" o:ole="">
            <v:imagedata r:id="rId268" o:title=""/>
          </v:shape>
          <o:OLEObject Type="Embed" ProgID="Equation.DSMT4" ShapeID="_x0000_i1829" DrawAspect="Content" ObjectID="_1688581229" r:id="rId269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mệnh đề đúng khi </w:t>
      </w:r>
      <w:r w:rsidRPr="004E7085">
        <w:rPr>
          <w:rFonts w:ascii="Chu Van An" w:eastAsia="Calibri" w:hAnsi="Chu Van An" w:cs="Chu Van An"/>
          <w:position w:val="-6"/>
          <w:sz w:val="24"/>
          <w:szCs w:val="24"/>
        </w:rPr>
        <w:object w:dxaOrig="859" w:dyaOrig="279" w14:anchorId="0A837D58">
          <v:shape id="_x0000_i1830" type="#_x0000_t75" style="width:42.75pt;height:13.5pt" o:ole="">
            <v:imagedata r:id="rId256" o:title=""/>
          </v:shape>
          <o:OLEObject Type="Embed" ProgID="Equation.DSMT4" ShapeID="_x0000_i1830" DrawAspect="Content" ObjectID="_1688581230" r:id="rId270"/>
        </w:object>
      </w:r>
      <w:r w:rsidRPr="004E7085">
        <w:rPr>
          <w:rFonts w:ascii="Chu Van An" w:hAnsi="Chu Van An" w:cs="Chu Van An"/>
          <w:sz w:val="24"/>
          <w:szCs w:val="24"/>
        </w:rPr>
        <w:t>.</w:t>
      </w:r>
    </w:p>
    <w:p w14:paraId="1D4B4184" w14:textId="77777777" w:rsidR="00027426" w:rsidRPr="004E7085" w:rsidRDefault="00027426" w:rsidP="00027426">
      <w:pPr>
        <w:spacing w:line="240" w:lineRule="auto"/>
        <w:ind w:firstLine="1276"/>
        <w:rPr>
          <w:rFonts w:ascii="Chu Van An" w:eastAsia="Calibri" w:hAnsi="Chu Van An" w:cs="Chu Van An"/>
          <w:b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>- Vậy theo nguyên lý quy nạp toán học ta có mệnh đề đúng với mọi</w:t>
      </w:r>
      <w:r w:rsidRPr="004E7085">
        <w:rPr>
          <w:rFonts w:ascii="Chu Van An" w:eastAsia="Calibri" w:hAnsi="Chu Van An" w:cs="Chu Van An"/>
          <w:sz w:val="24"/>
          <w:szCs w:val="24"/>
        </w:rPr>
        <w:t xml:space="preserve"> </w:t>
      </w:r>
      <w:r w:rsidRPr="004E7085">
        <w:rPr>
          <w:rFonts w:ascii="Chu Van An" w:eastAsia="Calibri" w:hAnsi="Chu Van An" w:cs="Chu Van An"/>
          <w:b/>
          <w:position w:val="-6"/>
          <w:sz w:val="24"/>
          <w:szCs w:val="24"/>
        </w:rPr>
        <w:object w:dxaOrig="699" w:dyaOrig="400" w14:anchorId="716C4C24">
          <v:shape id="_x0000_i1831" type="#_x0000_t75" style="width:34.5pt;height:19.5pt" o:ole="">
            <v:imagedata r:id="rId241" o:title=""/>
          </v:shape>
          <o:OLEObject Type="Embed" ProgID="Equation.DSMT4" ShapeID="_x0000_i1831" DrawAspect="Content" ObjectID="_1688581231" r:id="rId271"/>
        </w:object>
      </w:r>
      <w:r w:rsidRPr="004E7085">
        <w:rPr>
          <w:rFonts w:ascii="Chu Van An" w:eastAsia="Calibri" w:hAnsi="Chu Van An" w:cs="Chu Van An"/>
          <w:b/>
          <w:sz w:val="24"/>
          <w:szCs w:val="24"/>
        </w:rPr>
        <w:t xml:space="preserve"> </w:t>
      </w:r>
    </w:p>
    <w:p w14:paraId="1FFD9F6F" w14:textId="77777777" w:rsidR="00027426" w:rsidRPr="004E7085" w:rsidRDefault="00027426" w:rsidP="00027426">
      <w:pPr>
        <w:spacing w:line="240" w:lineRule="auto"/>
        <w:ind w:firstLine="1276"/>
        <w:rPr>
          <w:rFonts w:ascii="Chu Van An" w:hAnsi="Chu Van An" w:cs="Chu Van An"/>
          <w:sz w:val="24"/>
          <w:szCs w:val="24"/>
        </w:rPr>
      </w:pPr>
    </w:p>
    <w:p w14:paraId="52102A86" w14:textId="7CBE064B" w:rsidR="00027426" w:rsidRPr="004E7085" w:rsidRDefault="00454130" w:rsidP="00833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CFFEB"/>
        <w:ind w:left="284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b/>
          <w:color w:val="0000CC"/>
          <w:sz w:val="24"/>
          <w:szCs w:val="24"/>
        </w:rPr>
        <w:t>Câu 2.</w:t>
      </w:r>
      <w:r w:rsidR="00027426" w:rsidRPr="004E7085">
        <w:rPr>
          <w:rFonts w:ascii="Chu Van An" w:hAnsi="Chu Van An" w:cs="Chu Van An"/>
          <w:b/>
          <w:color w:val="0000CC"/>
          <w:sz w:val="24"/>
          <w:szCs w:val="24"/>
          <w:lang w:val="vi-VN"/>
        </w:rPr>
        <w:t xml:space="preserve">     </w:t>
      </w:r>
      <w:r w:rsidR="00027426" w:rsidRPr="004E7085">
        <w:rPr>
          <w:rFonts w:ascii="Chu Van An" w:hAnsi="Chu Van An" w:cs="Chu Van An"/>
          <w:sz w:val="24"/>
          <w:szCs w:val="24"/>
        </w:rPr>
        <w:t>Chứng minh rằng v</w:t>
      </w:r>
      <w:r w:rsidR="00027426" w:rsidRPr="004E7085">
        <w:rPr>
          <w:rFonts w:ascii="Chu Van An" w:hAnsi="Chu Van An" w:cs="Chu Van An"/>
          <w:color w:val="000000"/>
          <w:sz w:val="24"/>
          <w:szCs w:val="24"/>
        </w:rPr>
        <w:t xml:space="preserve">ới mọi </w:t>
      </w:r>
      <w:r w:rsidR="00027426" w:rsidRPr="004E7085">
        <w:rPr>
          <w:rFonts w:ascii="Chu Van An" w:eastAsiaTheme="minorHAnsi" w:hAnsi="Chu Van An" w:cs="Chu Van An"/>
          <w:b/>
          <w:position w:val="-6"/>
          <w:sz w:val="24"/>
          <w:szCs w:val="24"/>
        </w:rPr>
        <w:object w:dxaOrig="699" w:dyaOrig="400" w14:anchorId="2D3D4A79">
          <v:shape id="_x0000_i1832" type="#_x0000_t75" style="width:34.5pt;height:19.5pt" o:ole="">
            <v:imagedata r:id="rId241" o:title=""/>
          </v:shape>
          <o:OLEObject Type="Embed" ProgID="Equation.DSMT4" ShapeID="_x0000_i1832" DrawAspect="Content" ObjectID="_1688581232" r:id="rId272"/>
        </w:object>
      </w:r>
      <w:r w:rsidR="00027426" w:rsidRPr="004E7085">
        <w:rPr>
          <w:rFonts w:ascii="Chu Van An" w:hAnsi="Chu Van An" w:cs="Chu Van An"/>
          <w:b/>
          <w:sz w:val="24"/>
          <w:szCs w:val="24"/>
        </w:rPr>
        <w:t xml:space="preserve"> </w:t>
      </w:r>
      <w:r w:rsidR="00027426" w:rsidRPr="004E7085">
        <w:rPr>
          <w:rFonts w:ascii="Chu Van An" w:hAnsi="Chu Van An" w:cs="Chu Van An"/>
          <w:sz w:val="24"/>
          <w:szCs w:val="24"/>
        </w:rPr>
        <w:t xml:space="preserve">thì  </w:t>
      </w:r>
      <w:r w:rsidR="00027426" w:rsidRPr="004E7085">
        <w:rPr>
          <w:rFonts w:ascii="Chu Van An" w:eastAsiaTheme="minorHAnsi" w:hAnsi="Chu Van An" w:cs="Chu Van An"/>
          <w:position w:val="-6"/>
          <w:sz w:val="24"/>
          <w:szCs w:val="24"/>
        </w:rPr>
        <w:object w:dxaOrig="720" w:dyaOrig="400" w14:anchorId="235EDC73">
          <v:shape id="_x0000_i1833" type="#_x0000_t75" style="width:36pt;height:20.25pt" o:ole="">
            <v:imagedata r:id="rId273" o:title=""/>
          </v:shape>
          <o:OLEObject Type="Embed" ProgID="Equation.DSMT4" ShapeID="_x0000_i1833" DrawAspect="Content" ObjectID="_1688581233" r:id="rId274"/>
        </w:object>
      </w:r>
      <w:r w:rsidR="00027426" w:rsidRPr="004E7085">
        <w:rPr>
          <w:rFonts w:ascii="Chu Van An" w:hAnsi="Chu Van An" w:cs="Chu Van An"/>
          <w:sz w:val="24"/>
          <w:szCs w:val="24"/>
        </w:rPr>
        <w:t xml:space="preserve"> chia hết cho 12.</w:t>
      </w:r>
    </w:p>
    <w:p w14:paraId="5CAD5BB9" w14:textId="28FF4BD2" w:rsidR="00027426" w:rsidRPr="004E7085" w:rsidRDefault="00027426" w:rsidP="00027426">
      <w:pPr>
        <w:spacing w:line="240" w:lineRule="auto"/>
        <w:jc w:val="center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  <w:t>Lời giải</w:t>
      </w:r>
    </w:p>
    <w:p w14:paraId="01A4B29C" w14:textId="650C8CDB" w:rsidR="00027426" w:rsidRPr="004E7085" w:rsidRDefault="00027426" w:rsidP="00027426">
      <w:pPr>
        <w:spacing w:line="240" w:lineRule="auto"/>
        <w:ind w:firstLine="720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Đặt </w:t>
      </w:r>
      <w:r w:rsidRPr="004E7085">
        <w:rPr>
          <w:rFonts w:ascii="Chu Van An" w:eastAsia="Calibri" w:hAnsi="Chu Van An" w:cs="Chu Van An"/>
          <w:position w:val="-10"/>
          <w:sz w:val="24"/>
          <w:szCs w:val="24"/>
        </w:rPr>
        <w:object w:dxaOrig="1400" w:dyaOrig="440" w14:anchorId="67537838">
          <v:shape id="_x0000_i1800" type="#_x0000_t75" style="width:69.75pt;height:21.75pt" o:ole="">
            <v:imagedata r:id="rId275" o:title=""/>
          </v:shape>
          <o:OLEObject Type="Embed" ProgID="Equation.DSMT4" ShapeID="_x0000_i1800" DrawAspect="Content" ObjectID="_1688581234" r:id="rId276"/>
        </w:object>
      </w:r>
      <w:r w:rsidRPr="004E7085">
        <w:rPr>
          <w:rFonts w:ascii="Chu Van An" w:hAnsi="Chu Van An" w:cs="Chu Van An"/>
          <w:sz w:val="24"/>
          <w:szCs w:val="24"/>
        </w:rPr>
        <w:t>.</w:t>
      </w:r>
    </w:p>
    <w:p w14:paraId="2664BB74" w14:textId="77777777" w:rsidR="00027426" w:rsidRPr="004E7085" w:rsidRDefault="00027426" w:rsidP="00027426">
      <w:pPr>
        <w:spacing w:line="240" w:lineRule="auto"/>
        <w:ind w:firstLine="720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- Khi </w:t>
      </w:r>
      <w:r w:rsidRPr="004E7085">
        <w:rPr>
          <w:rFonts w:ascii="Chu Van An" w:eastAsia="Calibri" w:hAnsi="Chu Van An" w:cs="Chu Van An"/>
          <w:position w:val="-6"/>
          <w:sz w:val="24"/>
          <w:szCs w:val="24"/>
        </w:rPr>
        <w:object w:dxaOrig="520" w:dyaOrig="279" w14:anchorId="0837E745">
          <v:shape id="_x0000_i1801" type="#_x0000_t75" style="width:24.75pt;height:13.5pt" o:ole="">
            <v:imagedata r:id="rId247" o:title=""/>
          </v:shape>
          <o:OLEObject Type="Embed" ProgID="Equation.DSMT4" ShapeID="_x0000_i1801" DrawAspect="Content" ObjectID="_1688581235" r:id="rId277"/>
        </w:object>
      </w:r>
      <w:r w:rsidRPr="004E7085">
        <w:rPr>
          <w:rFonts w:ascii="Chu Van An" w:hAnsi="Chu Van An" w:cs="Chu Van An"/>
          <w:sz w:val="24"/>
          <w:szCs w:val="24"/>
        </w:rPr>
        <w:t xml:space="preserve">, ta có </w:t>
      </w:r>
      <w:r w:rsidRPr="004E7085">
        <w:rPr>
          <w:rFonts w:ascii="Chu Van An" w:eastAsia="Calibri" w:hAnsi="Chu Van An" w:cs="Chu Van An"/>
          <w:position w:val="-10"/>
          <w:sz w:val="24"/>
          <w:szCs w:val="24"/>
          <w:lang w:val="pt-BR"/>
        </w:rPr>
        <w:object w:dxaOrig="1280" w:dyaOrig="340" w14:anchorId="63AFFD42">
          <v:shape id="_x0000_i1802" type="#_x0000_t75" style="width:63.75pt;height:17.25pt" o:ole="">
            <v:imagedata r:id="rId278" o:title=""/>
          </v:shape>
          <o:OLEObject Type="Embed" ProgID="Equation.DSMT4" ShapeID="_x0000_i1802" DrawAspect="Content" ObjectID="_1688581236" r:id="rId279"/>
        </w:object>
      </w:r>
      <w:r w:rsidRPr="004E7085">
        <w:rPr>
          <w:rFonts w:ascii="Chu Van An" w:hAnsi="Chu Van An" w:cs="Chu Van An"/>
          <w:sz w:val="24"/>
          <w:szCs w:val="24"/>
        </w:rPr>
        <w:t xml:space="preserve">. Suy ra mệnh đề đúng với </w:t>
      </w:r>
      <w:r w:rsidRPr="004E7085">
        <w:rPr>
          <w:rFonts w:ascii="Chu Van An" w:eastAsia="Calibri" w:hAnsi="Chu Van An" w:cs="Chu Van An"/>
          <w:position w:val="-6"/>
          <w:sz w:val="24"/>
          <w:szCs w:val="24"/>
        </w:rPr>
        <w:object w:dxaOrig="520" w:dyaOrig="279" w14:anchorId="7193B9D8">
          <v:shape id="_x0000_i1803" type="#_x0000_t75" style="width:24.75pt;height:13.5pt" o:ole="">
            <v:imagedata r:id="rId247" o:title=""/>
          </v:shape>
          <o:OLEObject Type="Embed" ProgID="Equation.DSMT4" ShapeID="_x0000_i1803" DrawAspect="Content" ObjectID="_1688581237" r:id="rId280"/>
        </w:object>
      </w:r>
      <w:r w:rsidRPr="004E7085">
        <w:rPr>
          <w:rFonts w:ascii="Chu Van An" w:hAnsi="Chu Van An" w:cs="Chu Van An"/>
          <w:sz w:val="24"/>
          <w:szCs w:val="24"/>
        </w:rPr>
        <w:t>.</w:t>
      </w:r>
    </w:p>
    <w:p w14:paraId="01780E23" w14:textId="77777777" w:rsidR="00027426" w:rsidRPr="004E7085" w:rsidRDefault="00027426" w:rsidP="00027426">
      <w:pPr>
        <w:spacing w:line="240" w:lineRule="auto"/>
        <w:ind w:firstLine="720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- Giả sử mệnh đề đúng khi </w:t>
      </w:r>
      <w:r w:rsidRPr="004E7085">
        <w:rPr>
          <w:rFonts w:ascii="Chu Van An" w:eastAsia="Calibri" w:hAnsi="Chu Van An" w:cs="Chu Van An"/>
          <w:position w:val="-6"/>
          <w:sz w:val="24"/>
          <w:szCs w:val="24"/>
        </w:rPr>
        <w:object w:dxaOrig="880" w:dyaOrig="279" w14:anchorId="4B4D90C0">
          <v:shape id="_x0000_i1804" type="#_x0000_t75" style="width:44.25pt;height:13.5pt" o:ole="">
            <v:imagedata r:id="rId252" o:title=""/>
          </v:shape>
          <o:OLEObject Type="Embed" ProgID="Equation.DSMT4" ShapeID="_x0000_i1804" DrawAspect="Content" ObjectID="_1688581238" r:id="rId281"/>
        </w:object>
      </w:r>
      <w:r w:rsidRPr="004E7085">
        <w:rPr>
          <w:rFonts w:ascii="Chu Van An" w:hAnsi="Chu Van An" w:cs="Chu Van An"/>
          <w:sz w:val="24"/>
          <w:szCs w:val="24"/>
        </w:rPr>
        <w:t xml:space="preserve">, tức là: </w:t>
      </w:r>
      <w:r w:rsidRPr="004E7085">
        <w:rPr>
          <w:rFonts w:ascii="Chu Van An" w:eastAsia="Calibri" w:hAnsi="Chu Van An" w:cs="Chu Van An"/>
          <w:position w:val="-10"/>
          <w:sz w:val="24"/>
          <w:szCs w:val="24"/>
        </w:rPr>
        <w:object w:dxaOrig="1719" w:dyaOrig="440" w14:anchorId="79B6E432">
          <v:shape id="_x0000_i1805" type="#_x0000_t75" style="width:85.5pt;height:21.75pt" o:ole="">
            <v:imagedata r:id="rId282" o:title=""/>
          </v:shape>
          <o:OLEObject Type="Embed" ProgID="Equation.DSMT4" ShapeID="_x0000_i1805" DrawAspect="Content" ObjectID="_1688581239" r:id="rId283"/>
        </w:object>
      </w:r>
      <w:r w:rsidRPr="004E7085">
        <w:rPr>
          <w:rFonts w:ascii="Chu Van An" w:hAnsi="Chu Van An" w:cs="Chu Van An"/>
          <w:sz w:val="24"/>
          <w:szCs w:val="24"/>
        </w:rPr>
        <w:t>.</w:t>
      </w:r>
    </w:p>
    <w:p w14:paraId="75C30E25" w14:textId="77777777" w:rsidR="00027426" w:rsidRPr="004E7085" w:rsidRDefault="00027426" w:rsidP="00027426">
      <w:pPr>
        <w:spacing w:line="240" w:lineRule="auto"/>
        <w:ind w:firstLine="720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- Ta cần chứng minh mệnh đề đúng khi </w:t>
      </w:r>
      <w:r w:rsidRPr="004E7085">
        <w:rPr>
          <w:rFonts w:ascii="Chu Van An" w:eastAsia="Calibri" w:hAnsi="Chu Van An" w:cs="Chu Van An"/>
          <w:position w:val="-6"/>
          <w:sz w:val="24"/>
          <w:szCs w:val="24"/>
        </w:rPr>
        <w:object w:dxaOrig="859" w:dyaOrig="279" w14:anchorId="785D592F">
          <v:shape id="_x0000_i1806" type="#_x0000_t75" style="width:42.75pt;height:13.5pt" o:ole="">
            <v:imagedata r:id="rId256" o:title=""/>
          </v:shape>
          <o:OLEObject Type="Embed" ProgID="Equation.DSMT4" ShapeID="_x0000_i1806" DrawAspect="Content" ObjectID="_1688581240" r:id="rId284"/>
        </w:object>
      </w:r>
      <w:r w:rsidRPr="004E7085">
        <w:rPr>
          <w:rFonts w:ascii="Chu Van An" w:hAnsi="Chu Van An" w:cs="Chu Van An"/>
          <w:sz w:val="24"/>
          <w:szCs w:val="24"/>
        </w:rPr>
        <w:t xml:space="preserve">, tức là chứng minh: </w:t>
      </w:r>
      <w:r w:rsidRPr="004E7085">
        <w:rPr>
          <w:rFonts w:ascii="Chu Van An" w:eastAsia="Calibri" w:hAnsi="Chu Van An" w:cs="Chu Van An"/>
          <w:position w:val="-10"/>
          <w:sz w:val="24"/>
          <w:szCs w:val="24"/>
        </w:rPr>
        <w:object w:dxaOrig="2220" w:dyaOrig="440" w14:anchorId="30334634">
          <v:shape id="_x0000_i1807" type="#_x0000_t75" style="width:111.75pt;height:21.75pt" o:ole="">
            <v:imagedata r:id="rId285" o:title=""/>
          </v:shape>
          <o:OLEObject Type="Embed" ProgID="Equation.DSMT4" ShapeID="_x0000_i1807" DrawAspect="Content" ObjectID="_1688581241" r:id="rId286"/>
        </w:object>
      </w:r>
      <w:r w:rsidRPr="004E7085">
        <w:rPr>
          <w:rFonts w:ascii="Chu Van An" w:hAnsi="Chu Van An" w:cs="Chu Van An"/>
          <w:sz w:val="24"/>
          <w:szCs w:val="24"/>
        </w:rPr>
        <w:t>.</w:t>
      </w:r>
    </w:p>
    <w:p w14:paraId="57029731" w14:textId="2D849808" w:rsidR="00027426" w:rsidRPr="004E7085" w:rsidRDefault="00027426" w:rsidP="00027426">
      <w:pPr>
        <w:spacing w:line="240" w:lineRule="auto"/>
        <w:ind w:firstLine="720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>Thật vậy:</w:t>
      </w:r>
    </w:p>
    <w:p w14:paraId="196F163C" w14:textId="77777777" w:rsidR="00027426" w:rsidRPr="004E7085" w:rsidRDefault="00027426" w:rsidP="00027426">
      <w:pPr>
        <w:spacing w:line="240" w:lineRule="auto"/>
        <w:ind w:firstLine="720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eastAsia="Calibri" w:hAnsi="Chu Van An" w:cs="Chu Van An"/>
          <w:position w:val="-22"/>
          <w:sz w:val="24"/>
          <w:szCs w:val="24"/>
        </w:rPr>
        <w:object w:dxaOrig="5100" w:dyaOrig="560" w14:anchorId="3A19028C">
          <v:shape id="_x0000_i1808" type="#_x0000_t75" style="width:255.75pt;height:27.75pt" o:ole="">
            <v:imagedata r:id="rId287" o:title=""/>
          </v:shape>
          <o:OLEObject Type="Embed" ProgID="Equation.DSMT4" ShapeID="_x0000_i1808" DrawAspect="Content" ObjectID="_1688581242" r:id="rId288"/>
        </w:object>
      </w:r>
      <w:r w:rsidRPr="004E7085">
        <w:rPr>
          <w:rFonts w:ascii="Chu Van An" w:hAnsi="Chu Van An" w:cs="Chu Van An"/>
          <w:sz w:val="24"/>
          <w:szCs w:val="24"/>
        </w:rPr>
        <w:t>.</w:t>
      </w:r>
    </w:p>
    <w:p w14:paraId="55B4B0B2" w14:textId="77777777" w:rsidR="00027426" w:rsidRPr="004E7085" w:rsidRDefault="00027426" w:rsidP="00027426">
      <w:pPr>
        <w:spacing w:line="240" w:lineRule="auto"/>
        <w:ind w:firstLine="720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 xml:space="preserve">Mà </w:t>
      </w:r>
      <w:r w:rsidRPr="004E7085">
        <w:rPr>
          <w:rFonts w:ascii="Chu Van An" w:eastAsia="Calibri" w:hAnsi="Chu Van An" w:cs="Chu Van An"/>
          <w:position w:val="-10"/>
          <w:sz w:val="24"/>
          <w:szCs w:val="24"/>
          <w:lang w:val="pt-BR"/>
        </w:rPr>
        <w:object w:dxaOrig="1060" w:dyaOrig="340" w14:anchorId="6C837D8A">
          <v:shape id="_x0000_i1809" type="#_x0000_t75" style="width:54pt;height:17.25pt" o:ole="">
            <v:imagedata r:id="rId289" o:title=""/>
          </v:shape>
          <o:OLEObject Type="Embed" ProgID="Equation.DSMT4" ShapeID="_x0000_i1809" DrawAspect="Content" ObjectID="_1688581243" r:id="rId290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và </w:t>
      </w:r>
      <w:r w:rsidRPr="004E7085">
        <w:rPr>
          <w:rFonts w:ascii="Chu Van An" w:eastAsia="Calibri" w:hAnsi="Chu Van An" w:cs="Chu Van An"/>
          <w:position w:val="-4"/>
          <w:sz w:val="24"/>
          <w:szCs w:val="24"/>
          <w:lang w:val="pt-BR"/>
        </w:rPr>
        <w:object w:dxaOrig="620" w:dyaOrig="279" w14:anchorId="0B73F851">
          <v:shape id="_x0000_i1810" type="#_x0000_t75" style="width:31.5pt;height:13.5pt" o:ole="">
            <v:imagedata r:id="rId291" o:title=""/>
          </v:shape>
          <o:OLEObject Type="Embed" ProgID="Equation.DSMT4" ShapeID="_x0000_i1810" DrawAspect="Content" ObjectID="_1688581244" r:id="rId292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nên </w:t>
      </w:r>
      <w:r w:rsidRPr="004E7085">
        <w:rPr>
          <w:rFonts w:ascii="Chu Van An" w:eastAsia="Calibri" w:hAnsi="Chu Van An" w:cs="Chu Van An"/>
          <w:position w:val="-10"/>
          <w:sz w:val="24"/>
          <w:szCs w:val="24"/>
        </w:rPr>
        <w:object w:dxaOrig="1140" w:dyaOrig="340" w14:anchorId="7B0A0587">
          <v:shape id="_x0000_i1811" type="#_x0000_t75" style="width:57pt;height:17.25pt" o:ole="">
            <v:imagedata r:id="rId293" o:title=""/>
          </v:shape>
          <o:OLEObject Type="Embed" ProgID="Equation.DSMT4" ShapeID="_x0000_i1811" DrawAspect="Content" ObjectID="_1688581245" r:id="rId294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</w:t>
      </w:r>
      <w:r w:rsidRPr="004E7085">
        <w:rPr>
          <w:rFonts w:ascii="Chu Van An" w:eastAsia="Calibri" w:hAnsi="Chu Van An" w:cs="Chu Van An"/>
          <w:position w:val="-6"/>
          <w:sz w:val="24"/>
          <w:szCs w:val="24"/>
        </w:rPr>
        <w:object w:dxaOrig="320" w:dyaOrig="240" w14:anchorId="4A82FE88">
          <v:shape id="_x0000_i1812" type="#_x0000_t75" style="width:15pt;height:12pt" o:ole="">
            <v:imagedata r:id="rId268" o:title=""/>
          </v:shape>
          <o:OLEObject Type="Embed" ProgID="Equation.DSMT4" ShapeID="_x0000_i1812" DrawAspect="Content" ObjectID="_1688581246" r:id="rId295"/>
        </w:object>
      </w:r>
      <w:r w:rsidRPr="004E7085">
        <w:rPr>
          <w:rFonts w:ascii="Chu Van An" w:hAnsi="Chu Van An" w:cs="Chu Van An"/>
          <w:sz w:val="24"/>
          <w:szCs w:val="24"/>
        </w:rPr>
        <w:t xml:space="preserve"> mệnh đề đúng khi </w:t>
      </w:r>
      <w:r w:rsidRPr="004E7085">
        <w:rPr>
          <w:rFonts w:ascii="Chu Van An" w:eastAsia="Calibri" w:hAnsi="Chu Van An" w:cs="Chu Van An"/>
          <w:position w:val="-6"/>
          <w:sz w:val="24"/>
          <w:szCs w:val="24"/>
        </w:rPr>
        <w:object w:dxaOrig="859" w:dyaOrig="279" w14:anchorId="1E6B963A">
          <v:shape id="_x0000_i1813" type="#_x0000_t75" style="width:42.75pt;height:13.5pt" o:ole="">
            <v:imagedata r:id="rId256" o:title=""/>
          </v:shape>
          <o:OLEObject Type="Embed" ProgID="Equation.DSMT4" ShapeID="_x0000_i1813" DrawAspect="Content" ObjectID="_1688581247" r:id="rId296"/>
        </w:object>
      </w:r>
      <w:r w:rsidRPr="004E7085">
        <w:rPr>
          <w:rFonts w:ascii="Chu Van An" w:hAnsi="Chu Van An" w:cs="Chu Van An"/>
          <w:sz w:val="24"/>
          <w:szCs w:val="24"/>
        </w:rPr>
        <w:t>.</w:t>
      </w:r>
    </w:p>
    <w:p w14:paraId="0FEB7FA6" w14:textId="77777777" w:rsidR="00027426" w:rsidRPr="004E7085" w:rsidRDefault="00027426" w:rsidP="00027426">
      <w:pPr>
        <w:spacing w:line="240" w:lineRule="auto"/>
        <w:ind w:firstLine="720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sz w:val="24"/>
          <w:szCs w:val="24"/>
        </w:rPr>
        <w:t>- Vậy theo nguyên lý quy nạp toán học ta có mệnh đề đúng với mọi</w:t>
      </w:r>
      <w:r w:rsidRPr="004E7085">
        <w:rPr>
          <w:rFonts w:ascii="Chu Van An" w:eastAsia="Calibri" w:hAnsi="Chu Van An" w:cs="Chu Van An"/>
          <w:sz w:val="24"/>
          <w:szCs w:val="24"/>
        </w:rPr>
        <w:t xml:space="preserve"> </w:t>
      </w:r>
      <w:r w:rsidRPr="004E7085">
        <w:rPr>
          <w:rFonts w:ascii="Chu Van An" w:eastAsia="Calibri" w:hAnsi="Chu Van An" w:cs="Chu Van An"/>
          <w:b/>
          <w:position w:val="-6"/>
          <w:sz w:val="24"/>
          <w:szCs w:val="24"/>
        </w:rPr>
        <w:object w:dxaOrig="699" w:dyaOrig="400" w14:anchorId="206EFB59">
          <v:shape id="_x0000_i1814" type="#_x0000_t75" style="width:34.5pt;height:19.5pt" o:ole="">
            <v:imagedata r:id="rId241" o:title=""/>
          </v:shape>
          <o:OLEObject Type="Embed" ProgID="Equation.DSMT4" ShapeID="_x0000_i1814" DrawAspect="Content" ObjectID="_1688581248" r:id="rId297"/>
        </w:object>
      </w:r>
      <w:r w:rsidRPr="004E7085">
        <w:rPr>
          <w:rFonts w:ascii="Chu Van An" w:hAnsi="Chu Van An" w:cs="Chu Van An"/>
          <w:sz w:val="24"/>
          <w:szCs w:val="24"/>
        </w:rPr>
        <w:t>.</w:t>
      </w:r>
    </w:p>
    <w:p w14:paraId="1EF81A00" w14:textId="776EAFA2" w:rsidR="00027426" w:rsidRPr="004E7085" w:rsidRDefault="00454130" w:rsidP="00833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CFFEB"/>
        <w:ind w:left="284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b/>
          <w:color w:val="0000CC"/>
          <w:sz w:val="24"/>
          <w:szCs w:val="24"/>
        </w:rPr>
        <w:t>Câu 3.</w:t>
      </w:r>
      <w:r w:rsidR="00027426" w:rsidRPr="004E7085">
        <w:rPr>
          <w:rFonts w:ascii="Chu Van An" w:hAnsi="Chu Van An" w:cs="Chu Van An"/>
          <w:b/>
          <w:color w:val="0000CC"/>
          <w:sz w:val="24"/>
          <w:szCs w:val="24"/>
          <w:lang w:val="vi-VN"/>
        </w:rPr>
        <w:t xml:space="preserve">    </w:t>
      </w:r>
      <w:r w:rsidR="00027426" w:rsidRPr="004E7085">
        <w:rPr>
          <w:rFonts w:ascii="Chu Van An" w:hAnsi="Chu Van An" w:cs="Chu Van An"/>
          <w:sz w:val="24"/>
          <w:szCs w:val="24"/>
        </w:rPr>
        <w:t>Chứng minh rằng v</w:t>
      </w:r>
      <w:r w:rsidR="00027426" w:rsidRPr="004E7085">
        <w:rPr>
          <w:rFonts w:ascii="Chu Van An" w:hAnsi="Chu Van An" w:cs="Chu Van An"/>
          <w:color w:val="000000"/>
          <w:sz w:val="24"/>
          <w:szCs w:val="24"/>
        </w:rPr>
        <w:t xml:space="preserve">ới mọi </w:t>
      </w:r>
      <w:r w:rsidR="00027426" w:rsidRPr="004E7085">
        <w:rPr>
          <w:rFonts w:ascii="Chu Van An" w:eastAsiaTheme="minorHAnsi" w:hAnsi="Chu Van An" w:cs="Chu Van An"/>
          <w:b/>
          <w:position w:val="-6"/>
          <w:sz w:val="24"/>
          <w:szCs w:val="24"/>
        </w:rPr>
        <w:object w:dxaOrig="699" w:dyaOrig="400" w14:anchorId="582DA50D">
          <v:shape id="_x0000_i1815" type="#_x0000_t75" style="width:34.5pt;height:19.5pt" o:ole="">
            <v:imagedata r:id="rId241" o:title=""/>
          </v:shape>
          <o:OLEObject Type="Embed" ProgID="Equation.DSMT4" ShapeID="_x0000_i1815" DrawAspect="Content" ObjectID="_1688581249" r:id="rId298"/>
        </w:object>
      </w:r>
      <w:r w:rsidR="00027426" w:rsidRPr="004E7085">
        <w:rPr>
          <w:rFonts w:ascii="Chu Van An" w:hAnsi="Chu Van An" w:cs="Chu Van An"/>
          <w:b/>
          <w:sz w:val="24"/>
          <w:szCs w:val="24"/>
        </w:rPr>
        <w:t xml:space="preserve"> </w:t>
      </w:r>
      <w:r w:rsidR="00027426" w:rsidRPr="004E7085">
        <w:rPr>
          <w:rFonts w:ascii="Chu Van An" w:hAnsi="Chu Van An" w:cs="Chu Van An"/>
          <w:sz w:val="24"/>
          <w:szCs w:val="24"/>
        </w:rPr>
        <w:t xml:space="preserve">thì </w:t>
      </w:r>
      <w:r w:rsidR="00027426" w:rsidRPr="004E7085">
        <w:rPr>
          <w:rFonts w:ascii="Chu Van An" w:eastAsiaTheme="minorHAnsi" w:hAnsi="Chu Van An" w:cs="Chu Van An"/>
          <w:position w:val="-6"/>
          <w:sz w:val="24"/>
          <w:szCs w:val="24"/>
        </w:rPr>
        <w:object w:dxaOrig="1180" w:dyaOrig="400" w14:anchorId="6A21C9A0">
          <v:shape id="_x0000_i1816" type="#_x0000_t75" style="width:58.5pt;height:20.25pt" o:ole="">
            <v:imagedata r:id="rId299" o:title=""/>
          </v:shape>
          <o:OLEObject Type="Embed" ProgID="Equation.DSMT4" ShapeID="_x0000_i1816" DrawAspect="Content" ObjectID="_1688581250" r:id="rId300"/>
        </w:object>
      </w:r>
      <w:r w:rsidR="00027426" w:rsidRPr="004E7085">
        <w:rPr>
          <w:rFonts w:ascii="Chu Van An" w:hAnsi="Chu Van An" w:cs="Chu Van An"/>
          <w:sz w:val="24"/>
          <w:szCs w:val="24"/>
        </w:rPr>
        <w:t xml:space="preserve"> chia hết cho 9.</w:t>
      </w:r>
    </w:p>
    <w:p w14:paraId="2D1F3AEB" w14:textId="6A35B1F1" w:rsidR="006A5715" w:rsidRPr="004E7085" w:rsidRDefault="006A5715" w:rsidP="006A5715">
      <w:pPr>
        <w:spacing w:line="240" w:lineRule="auto"/>
        <w:jc w:val="center"/>
        <w:rPr>
          <w:rFonts w:ascii="Chu Van An" w:hAnsi="Chu Van An" w:cs="Chu Van An"/>
          <w:sz w:val="24"/>
          <w:szCs w:val="24"/>
        </w:rPr>
      </w:pPr>
      <w:r w:rsidRPr="004E7085"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  <w:t>Lời giải</w:t>
      </w:r>
    </w:p>
    <w:p w14:paraId="22241E7E" w14:textId="77777777" w:rsidR="006A5715" w:rsidRPr="004E7085" w:rsidRDefault="006A5715" w:rsidP="006A5715">
      <w:pPr>
        <w:spacing w:line="240" w:lineRule="auto"/>
        <w:ind w:firstLine="709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  <w:lang w:val="fr-FR"/>
        </w:rPr>
        <w:t xml:space="preserve">Đặt </w:t>
      </w:r>
      <w:r w:rsidRPr="004E7085">
        <w:rPr>
          <w:rFonts w:ascii="Chu Van An" w:eastAsia="Calibri" w:hAnsi="Chu Van An" w:cs="Chu Van An"/>
          <w:position w:val="-10"/>
          <w:sz w:val="24"/>
          <w:szCs w:val="24"/>
        </w:rPr>
        <w:object w:dxaOrig="1859" w:dyaOrig="440" w14:anchorId="3D3EE15A">
          <v:shape id="_x0000_i1206" type="#_x0000_t75" style="width:93pt;height:21.75pt" o:ole="">
            <v:imagedata r:id="rId301" o:title=""/>
          </v:shape>
          <o:OLEObject Type="Embed" ProgID="Equation.DSMT4" ShapeID="_x0000_i1206" DrawAspect="Content" ObjectID="_1688581251" r:id="rId302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. </w:t>
      </w:r>
    </w:p>
    <w:p w14:paraId="5EB2886F" w14:textId="77777777" w:rsidR="006A5715" w:rsidRPr="004E7085" w:rsidRDefault="006A5715" w:rsidP="006A5715">
      <w:pPr>
        <w:spacing w:line="240" w:lineRule="auto"/>
        <w:ind w:firstLine="567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  <w:lang w:val="fr-FR"/>
        </w:rPr>
        <w:t xml:space="preserve">- Khi </w:t>
      </w:r>
      <w:r w:rsidRPr="004E7085">
        <w:rPr>
          <w:rFonts w:ascii="Chu Van An" w:eastAsia="Calibri" w:hAnsi="Chu Van An" w:cs="Chu Van An"/>
          <w:position w:val="-6"/>
          <w:sz w:val="24"/>
          <w:szCs w:val="24"/>
        </w:rPr>
        <w:object w:dxaOrig="520" w:dyaOrig="279" w14:anchorId="30580E24">
          <v:shape id="_x0000_i1207" type="#_x0000_t75" style="width:24.75pt;height:13.5pt" o:ole="">
            <v:imagedata r:id="rId247" o:title=""/>
          </v:shape>
          <o:OLEObject Type="Embed" ProgID="Equation.DSMT4" ShapeID="_x0000_i1207" DrawAspect="Content" ObjectID="_1688581252" r:id="rId303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, ta có </w:t>
      </w:r>
      <w:r w:rsidRPr="004E7085">
        <w:rPr>
          <w:rFonts w:ascii="Chu Van An" w:eastAsia="Calibri" w:hAnsi="Chu Van An" w:cs="Chu Van An"/>
          <w:position w:val="-10"/>
          <w:sz w:val="24"/>
          <w:szCs w:val="24"/>
          <w:lang w:val="pt-BR"/>
        </w:rPr>
        <w:object w:dxaOrig="1160" w:dyaOrig="340" w14:anchorId="3D2349C1">
          <v:shape id="_x0000_i1208" type="#_x0000_t75" style="width:57.75pt;height:17.25pt" o:ole="">
            <v:imagedata r:id="rId304" o:title=""/>
          </v:shape>
          <o:OLEObject Type="Embed" ProgID="Equation.DSMT4" ShapeID="_x0000_i1208" DrawAspect="Content" ObjectID="_1688581253" r:id="rId305"/>
        </w:object>
      </w:r>
      <w:r w:rsidRPr="004E7085">
        <w:rPr>
          <w:rFonts w:ascii="Chu Van An" w:eastAsia="Calibri" w:hAnsi="Chu Van An" w:cs="Chu Van An"/>
          <w:sz w:val="24"/>
          <w:szCs w:val="24"/>
          <w:lang w:val="pt-BR"/>
        </w:rPr>
        <w:t xml:space="preserve"> </w:t>
      </w:r>
      <w:r w:rsidRPr="004E7085">
        <w:rPr>
          <w:rFonts w:ascii="Chu Van An" w:eastAsia="Calibri" w:hAnsi="Chu Van An" w:cs="Chu Van An"/>
          <w:sz w:val="24"/>
          <w:szCs w:val="24"/>
          <w:lang w:val="fr-FR"/>
        </w:rPr>
        <w:t xml:space="preserve">(vì ta tính thêm </w:t>
      </w:r>
      <w:r w:rsidRPr="004E7085">
        <w:rPr>
          <w:rFonts w:ascii="Chu Van An" w:eastAsia="Calibri" w:hAnsi="Chu Van An" w:cs="Chu Van An"/>
          <w:position w:val="-10"/>
          <w:sz w:val="24"/>
          <w:szCs w:val="24"/>
          <w:lang w:val="pt-BR"/>
        </w:rPr>
        <w:object w:dxaOrig="1260" w:dyaOrig="340" w14:anchorId="0DD14051">
          <v:shape id="_x0000_i1209" type="#_x0000_t75" style="width:62.25pt;height:17.25pt" o:ole="">
            <v:imagedata r:id="rId306" o:title=""/>
          </v:shape>
          <o:OLEObject Type="Embed" ProgID="Equation.DSMT4" ShapeID="_x0000_i1209" DrawAspect="Content" ObjectID="_1688581254" r:id="rId307"/>
        </w:object>
      </w:r>
      <w:r w:rsidRPr="004E7085">
        <w:rPr>
          <w:rFonts w:ascii="Chu Van An" w:eastAsia="Calibri" w:hAnsi="Chu Van An" w:cs="Chu Van An"/>
          <w:sz w:val="24"/>
          <w:szCs w:val="24"/>
          <w:lang w:val="pt-BR"/>
        </w:rPr>
        <w:t xml:space="preserve"> </w:t>
      </w:r>
      <w:r w:rsidRPr="004E7085">
        <w:rPr>
          <w:rFonts w:ascii="Chu Van An" w:eastAsia="Calibri" w:hAnsi="Chu Van An" w:cs="Chu Van An"/>
          <w:sz w:val="24"/>
          <w:szCs w:val="24"/>
          <w:lang w:val="fr-FR"/>
        </w:rPr>
        <w:t>)</w: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. Suy ra mệnh đề đúng với </w:t>
      </w:r>
      <w:r w:rsidRPr="004E7085">
        <w:rPr>
          <w:rFonts w:ascii="Chu Van An" w:eastAsia="Calibri" w:hAnsi="Chu Van An" w:cs="Chu Van An"/>
          <w:position w:val="-6"/>
          <w:sz w:val="24"/>
          <w:szCs w:val="24"/>
        </w:rPr>
        <w:object w:dxaOrig="520" w:dyaOrig="279" w14:anchorId="2F9D16AE">
          <v:shape id="_x0000_i1210" type="#_x0000_t75" style="width:24.75pt;height:13.5pt" o:ole="">
            <v:imagedata r:id="rId247" o:title=""/>
          </v:shape>
          <o:OLEObject Type="Embed" ProgID="Equation.DSMT4" ShapeID="_x0000_i1210" DrawAspect="Content" ObjectID="_1688581255" r:id="rId308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>.</w:t>
      </w:r>
    </w:p>
    <w:p w14:paraId="0229012A" w14:textId="77777777" w:rsidR="006A5715" w:rsidRPr="004E7085" w:rsidRDefault="006A5715" w:rsidP="006A5715">
      <w:pPr>
        <w:spacing w:line="240" w:lineRule="auto"/>
        <w:ind w:firstLine="709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  <w:lang w:val="fr-FR"/>
        </w:rPr>
        <w:t xml:space="preserve">- Giả sử mệnh đề đúng khi </w:t>
      </w:r>
      <w:r w:rsidRPr="004E7085">
        <w:rPr>
          <w:rFonts w:ascii="Chu Van An" w:eastAsia="Calibri" w:hAnsi="Chu Van An" w:cs="Chu Van An"/>
          <w:position w:val="-6"/>
          <w:sz w:val="24"/>
          <w:szCs w:val="24"/>
        </w:rPr>
        <w:object w:dxaOrig="880" w:dyaOrig="279" w14:anchorId="387BCDFB">
          <v:shape id="_x0000_i1211" type="#_x0000_t75" style="width:44.25pt;height:13.5pt" o:ole="">
            <v:imagedata r:id="rId252" o:title=""/>
          </v:shape>
          <o:OLEObject Type="Embed" ProgID="Equation.DSMT4" ShapeID="_x0000_i1211" DrawAspect="Content" ObjectID="_1688581256" r:id="rId309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, tức là: </w:t>
      </w:r>
      <w:r w:rsidRPr="004E7085">
        <w:rPr>
          <w:rFonts w:ascii="Chu Van An" w:eastAsia="Calibri" w:hAnsi="Chu Van An" w:cs="Chu Van An"/>
          <w:position w:val="-10"/>
          <w:sz w:val="24"/>
          <w:szCs w:val="24"/>
        </w:rPr>
        <w:object w:dxaOrig="2079" w:dyaOrig="440" w14:anchorId="0099D594">
          <v:shape id="_x0000_i1212" type="#_x0000_t75" style="width:104.25pt;height:21.75pt" o:ole="">
            <v:imagedata r:id="rId310" o:title=""/>
          </v:shape>
          <o:OLEObject Type="Embed" ProgID="Equation.DSMT4" ShapeID="_x0000_i1212" DrawAspect="Content" ObjectID="_1688581257" r:id="rId311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>.</w:t>
      </w:r>
    </w:p>
    <w:p w14:paraId="7A1E5EE1" w14:textId="77777777" w:rsidR="006A5715" w:rsidRPr="004E7085" w:rsidRDefault="006A5715" w:rsidP="006A5715">
      <w:pPr>
        <w:spacing w:line="240" w:lineRule="auto"/>
        <w:ind w:left="709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  <w:lang w:val="fr-FR"/>
        </w:rPr>
        <w:t xml:space="preserve">- Ta cần chứng minh mệnh đề đúng khi </w:t>
      </w:r>
      <w:r w:rsidRPr="004E7085">
        <w:rPr>
          <w:rFonts w:ascii="Chu Van An" w:eastAsia="Calibri" w:hAnsi="Chu Van An" w:cs="Chu Van An"/>
          <w:position w:val="-6"/>
          <w:sz w:val="24"/>
          <w:szCs w:val="24"/>
        </w:rPr>
        <w:object w:dxaOrig="859" w:dyaOrig="279" w14:anchorId="28A33581">
          <v:shape id="_x0000_i1213" type="#_x0000_t75" style="width:42.75pt;height:13.5pt" o:ole="">
            <v:imagedata r:id="rId256" o:title=""/>
          </v:shape>
          <o:OLEObject Type="Embed" ProgID="Equation.DSMT4" ShapeID="_x0000_i1213" DrawAspect="Content" ObjectID="_1688581258" r:id="rId312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, tức là chứng minh: </w:t>
      </w:r>
      <w:r w:rsidRPr="004E7085">
        <w:rPr>
          <w:rFonts w:ascii="Chu Van An" w:eastAsia="Calibri" w:hAnsi="Chu Van An" w:cs="Chu Van An"/>
          <w:position w:val="-10"/>
          <w:sz w:val="24"/>
          <w:szCs w:val="24"/>
        </w:rPr>
        <w:object w:dxaOrig="3040" w:dyaOrig="440" w14:anchorId="18486C2F">
          <v:shape id="_x0000_i1214" type="#_x0000_t75" style="width:152.25pt;height:21.75pt" o:ole="">
            <v:imagedata r:id="rId313" o:title=""/>
          </v:shape>
          <o:OLEObject Type="Embed" ProgID="Equation.DSMT4" ShapeID="_x0000_i1214" DrawAspect="Content" ObjectID="_1688581259" r:id="rId314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>.</w:t>
      </w:r>
    </w:p>
    <w:p w14:paraId="7A2AC789" w14:textId="77777777" w:rsidR="006A5715" w:rsidRPr="004E7085" w:rsidRDefault="006A5715" w:rsidP="006A5715">
      <w:pPr>
        <w:spacing w:line="240" w:lineRule="auto"/>
        <w:ind w:firstLine="709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  <w:lang w:val="fr-FR"/>
        </w:rPr>
        <w:t xml:space="preserve">Thật vậy: </w:t>
      </w:r>
    </w:p>
    <w:p w14:paraId="5635D5F8" w14:textId="77777777" w:rsidR="006A5715" w:rsidRPr="004E7085" w:rsidRDefault="006A5715" w:rsidP="006A5715">
      <w:pPr>
        <w:spacing w:line="240" w:lineRule="auto"/>
        <w:ind w:firstLine="709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eastAsia="Calibri" w:hAnsi="Chu Van An" w:cs="Chu Van An"/>
          <w:position w:val="-22"/>
          <w:sz w:val="24"/>
          <w:szCs w:val="24"/>
        </w:rPr>
        <w:object w:dxaOrig="7020" w:dyaOrig="560" w14:anchorId="2D6B0FA5">
          <v:shape id="_x0000_i1215" type="#_x0000_t75" style="width:351.75pt;height:27.75pt" o:ole="">
            <v:imagedata r:id="rId315" o:title=""/>
          </v:shape>
          <o:OLEObject Type="Embed" ProgID="Equation.DSMT4" ShapeID="_x0000_i1215" DrawAspect="Content" ObjectID="_1688581260" r:id="rId316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>.</w:t>
      </w:r>
    </w:p>
    <w:p w14:paraId="6A5E6707" w14:textId="77777777" w:rsidR="006A5715" w:rsidRPr="004E7085" w:rsidRDefault="006A5715" w:rsidP="006A5715">
      <w:pPr>
        <w:spacing w:line="240" w:lineRule="auto"/>
        <w:ind w:firstLine="709"/>
        <w:rPr>
          <w:rFonts w:ascii="Chu Van An" w:hAnsi="Chu Van An" w:cs="Chu Van An"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  <w:lang w:val="fr-FR"/>
        </w:rPr>
        <w:t xml:space="preserve">Mà </w:t>
      </w:r>
      <w:r w:rsidRPr="004E7085">
        <w:rPr>
          <w:rFonts w:ascii="Chu Van An" w:eastAsia="Calibri" w:hAnsi="Chu Van An" w:cs="Chu Van An"/>
          <w:position w:val="-10"/>
          <w:sz w:val="24"/>
          <w:szCs w:val="24"/>
          <w:lang w:val="pt-BR"/>
        </w:rPr>
        <w:object w:dxaOrig="859" w:dyaOrig="340" w14:anchorId="7F43F07C">
          <v:shape id="_x0000_i1216" type="#_x0000_t75" style="width:42.75pt;height:17.25pt" o:ole="">
            <v:imagedata r:id="rId317" o:title=""/>
          </v:shape>
          <o:OLEObject Type="Embed" ProgID="Equation.DSMT4" ShapeID="_x0000_i1216" DrawAspect="Content" ObjectID="_1688581261" r:id="rId318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, </w:t>
      </w:r>
      <w:r w:rsidRPr="004E7085">
        <w:rPr>
          <w:rFonts w:ascii="Chu Van An" w:eastAsia="Calibri" w:hAnsi="Chu Van An" w:cs="Chu Van An"/>
          <w:position w:val="-6"/>
          <w:sz w:val="24"/>
          <w:szCs w:val="24"/>
          <w:lang w:val="pt-BR"/>
        </w:rPr>
        <w:object w:dxaOrig="800" w:dyaOrig="300" w14:anchorId="6C6DCECD">
          <v:shape id="_x0000_i1217" type="#_x0000_t75" style="width:39.75pt;height:15pt" o:ole="">
            <v:imagedata r:id="rId319" o:title=""/>
          </v:shape>
          <o:OLEObject Type="Embed" ProgID="Equation.DSMT4" ShapeID="_x0000_i1217" DrawAspect="Content" ObjectID="_1688581262" r:id="rId320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 và </w:t>
      </w:r>
      <w:r w:rsidRPr="004E7085">
        <w:rPr>
          <w:rFonts w:ascii="Chu Van An" w:eastAsia="Calibri" w:hAnsi="Chu Van An" w:cs="Chu Van An"/>
          <w:position w:val="-6"/>
          <w:sz w:val="24"/>
          <w:szCs w:val="24"/>
          <w:lang w:val="pt-BR"/>
        </w:rPr>
        <w:object w:dxaOrig="520" w:dyaOrig="300" w14:anchorId="4BA3798B">
          <v:shape id="_x0000_i1218" type="#_x0000_t75" style="width:25.5pt;height:15pt" o:ole="">
            <v:imagedata r:id="rId321" o:title=""/>
          </v:shape>
          <o:OLEObject Type="Embed" ProgID="Equation.DSMT4" ShapeID="_x0000_i1218" DrawAspect="Content" ObjectID="_1688581263" r:id="rId322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 nên </w:t>
      </w:r>
      <w:r w:rsidRPr="004E7085">
        <w:rPr>
          <w:rFonts w:ascii="Chu Van An" w:eastAsia="Calibri" w:hAnsi="Chu Van An" w:cs="Chu Van An"/>
          <w:position w:val="-10"/>
          <w:sz w:val="24"/>
          <w:szCs w:val="24"/>
        </w:rPr>
        <w:object w:dxaOrig="1040" w:dyaOrig="340" w14:anchorId="597AB910">
          <v:shape id="_x0000_i1219" type="#_x0000_t75" style="width:51.75pt;height:17.25pt" o:ole="">
            <v:imagedata r:id="rId323" o:title=""/>
          </v:shape>
          <o:OLEObject Type="Embed" ProgID="Equation.DSMT4" ShapeID="_x0000_i1219" DrawAspect="Content" ObjectID="_1688581264" r:id="rId324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 </w:t>
      </w:r>
      <w:r w:rsidRPr="004E7085">
        <w:rPr>
          <w:rFonts w:ascii="Chu Van An" w:eastAsia="Calibri" w:hAnsi="Chu Van An" w:cs="Chu Van An"/>
          <w:position w:val="-6"/>
          <w:sz w:val="24"/>
          <w:szCs w:val="24"/>
        </w:rPr>
        <w:object w:dxaOrig="320" w:dyaOrig="240" w14:anchorId="541A8669">
          <v:shape id="_x0000_i1220" type="#_x0000_t75" style="width:15pt;height:12pt" o:ole="">
            <v:imagedata r:id="rId268" o:title=""/>
          </v:shape>
          <o:OLEObject Type="Embed" ProgID="Equation.DSMT4" ShapeID="_x0000_i1220" DrawAspect="Content" ObjectID="_1688581265" r:id="rId325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 xml:space="preserve"> mệnh đề đúng khi </w:t>
      </w:r>
      <w:r w:rsidRPr="004E7085">
        <w:rPr>
          <w:rFonts w:ascii="Chu Van An" w:eastAsia="Calibri" w:hAnsi="Chu Van An" w:cs="Chu Van An"/>
          <w:position w:val="-6"/>
          <w:sz w:val="24"/>
          <w:szCs w:val="24"/>
        </w:rPr>
        <w:object w:dxaOrig="859" w:dyaOrig="279" w14:anchorId="18A33DB1">
          <v:shape id="_x0000_i1221" type="#_x0000_t75" style="width:42.75pt;height:13.5pt" o:ole="">
            <v:imagedata r:id="rId256" o:title=""/>
          </v:shape>
          <o:OLEObject Type="Embed" ProgID="Equation.DSMT4" ShapeID="_x0000_i1221" DrawAspect="Content" ObjectID="_1688581266" r:id="rId326"/>
        </w:object>
      </w:r>
      <w:r w:rsidRPr="004E7085">
        <w:rPr>
          <w:rFonts w:ascii="Chu Van An" w:hAnsi="Chu Van An" w:cs="Chu Van An"/>
          <w:sz w:val="24"/>
          <w:szCs w:val="24"/>
          <w:lang w:val="fr-FR"/>
        </w:rPr>
        <w:t>.</w:t>
      </w:r>
    </w:p>
    <w:p w14:paraId="76B7AD7E" w14:textId="01C6EA39" w:rsidR="00296A2E" w:rsidRPr="004E7085" w:rsidRDefault="006A5715" w:rsidP="00CA6B05">
      <w:pPr>
        <w:spacing w:line="240" w:lineRule="auto"/>
        <w:ind w:firstLine="709"/>
        <w:rPr>
          <w:rFonts w:ascii="Chu Van An" w:eastAsia="Calibri" w:hAnsi="Chu Van An" w:cs="Chu Van An"/>
          <w:b/>
          <w:sz w:val="24"/>
          <w:szCs w:val="24"/>
          <w:lang w:val="fr-FR"/>
        </w:rPr>
      </w:pPr>
      <w:r w:rsidRPr="004E7085">
        <w:rPr>
          <w:rFonts w:ascii="Chu Van An" w:hAnsi="Chu Van An" w:cs="Chu Van An"/>
          <w:sz w:val="24"/>
          <w:szCs w:val="24"/>
          <w:lang w:val="fr-FR"/>
        </w:rPr>
        <w:t xml:space="preserve">- Vậy theo nguyên lý quy nạp toán học ta có mệnh đề đúng với mọi </w:t>
      </w:r>
      <w:r w:rsidRPr="004E7085">
        <w:rPr>
          <w:rFonts w:ascii="Chu Van An" w:eastAsia="Calibri" w:hAnsi="Chu Van An" w:cs="Chu Van An"/>
          <w:b/>
          <w:position w:val="-6"/>
          <w:sz w:val="24"/>
          <w:szCs w:val="24"/>
        </w:rPr>
        <w:object w:dxaOrig="699" w:dyaOrig="400" w14:anchorId="49827715">
          <v:shape id="_x0000_i1222" type="#_x0000_t75" style="width:34.5pt;height:19.5pt" o:ole="">
            <v:imagedata r:id="rId241" o:title=""/>
          </v:shape>
          <o:OLEObject Type="Embed" ProgID="Equation.DSMT4" ShapeID="_x0000_i1222" DrawAspect="Content" ObjectID="_1688581267" r:id="rId327"/>
        </w:object>
      </w:r>
      <w:r w:rsidRPr="004E7085">
        <w:rPr>
          <w:rFonts w:ascii="Chu Van An" w:eastAsia="Calibri" w:hAnsi="Chu Van An" w:cs="Chu Van An"/>
          <w:b/>
          <w:sz w:val="24"/>
          <w:szCs w:val="24"/>
          <w:lang w:val="fr-FR"/>
        </w:rPr>
        <w:t>.</w:t>
      </w:r>
    </w:p>
    <w:p w14:paraId="116D2BD7" w14:textId="77777777" w:rsidR="008F7E5A" w:rsidRPr="004E7085" w:rsidRDefault="008F7E5A" w:rsidP="008F7E5A">
      <w:pPr>
        <w:spacing w:line="276" w:lineRule="auto"/>
        <w:rPr>
          <w:rFonts w:ascii="Chu Van An" w:eastAsia="Chu Van An" w:hAnsi="Chu Van An" w:cs="Chu Van An"/>
          <w:b/>
          <w:color w:val="FF0000"/>
          <w:sz w:val="24"/>
          <w:szCs w:val="24"/>
        </w:rPr>
      </w:pPr>
      <w:r w:rsidRPr="004E7085">
        <w:rPr>
          <w:rFonts w:ascii="Chu Van An" w:eastAsia="Wingdings" w:hAnsi="Chu Van An" w:cs="Chu Van An"/>
          <w:b/>
          <w:color w:val="0000CC"/>
          <w:sz w:val="24"/>
          <w:szCs w:val="24"/>
          <w:shd w:val="clear" w:color="auto" w:fill="F9FFE5"/>
        </w:rPr>
        <w:sym w:font="Wingdings" w:char="F031"/>
      </w:r>
      <w:r w:rsidRPr="004E7085">
        <w:rPr>
          <w:rFonts w:ascii="Chu Van An" w:eastAsia="Chu Van An" w:hAnsi="Chu Van An" w:cs="Chu Van An"/>
          <w:b/>
          <w:color w:val="FF0000"/>
          <w:sz w:val="24"/>
          <w:szCs w:val="24"/>
          <w:shd w:val="clear" w:color="auto" w:fill="F9FFE5"/>
        </w:rPr>
        <w:t>_Bài tập rèn luyện</w:t>
      </w:r>
      <w:r w:rsidRPr="004E7085">
        <w:rPr>
          <w:rFonts w:ascii="Chu Van An" w:eastAsia="Chu Van An" w:hAnsi="Chu Van An" w:cs="Chu Van An"/>
          <w:b/>
          <w:color w:val="FF0000"/>
          <w:sz w:val="24"/>
          <w:szCs w:val="24"/>
        </w:rPr>
        <w:t>:</w:t>
      </w:r>
    </w:p>
    <w:tbl>
      <w:tblPr>
        <w:tblStyle w:val="TableGrid"/>
        <w:tblW w:w="10768" w:type="dxa"/>
        <w:tblBorders>
          <w:top w:val="dashSmallGap" w:sz="4" w:space="0" w:color="0000CC"/>
          <w:left w:val="dashSmallGap" w:sz="4" w:space="0" w:color="0000CC"/>
          <w:bottom w:val="dashSmallGap" w:sz="4" w:space="0" w:color="0000CC"/>
          <w:right w:val="dashSmallGap" w:sz="4" w:space="0" w:color="0000CC"/>
          <w:insideH w:val="dashSmallGap" w:sz="4" w:space="0" w:color="0000CC"/>
          <w:insideV w:val="dashSmallGap" w:sz="4" w:space="0" w:color="0000CC"/>
        </w:tblBorders>
        <w:tblLook w:val="04A0" w:firstRow="1" w:lastRow="0" w:firstColumn="1" w:lastColumn="0" w:noHBand="0" w:noVBand="1"/>
      </w:tblPr>
      <w:tblGrid>
        <w:gridCol w:w="5691"/>
        <w:gridCol w:w="5077"/>
      </w:tblGrid>
      <w:tr w:rsidR="00B96AA2" w:rsidRPr="004E7085" w14:paraId="77A25762" w14:textId="77777777" w:rsidTr="004E7085">
        <w:trPr>
          <w:trHeight w:val="2605"/>
        </w:trPr>
        <w:tc>
          <w:tcPr>
            <w:tcW w:w="5691" w:type="dxa"/>
            <w:shd w:val="clear" w:color="auto" w:fill="auto"/>
          </w:tcPr>
          <w:p w14:paraId="530CDB3A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</w:pPr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3" w:name="c1q"/>
            <w:bookmarkEnd w:id="3"/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1:</w:t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 xml:space="preserve">Với </w:t>
            </w:r>
            <w:r w:rsidRPr="004E7085">
              <w:rPr>
                <w:rFonts w:ascii="Chu Van An" w:eastAsia="Twentieth Century" w:hAnsi="Chu Van An" w:cs="Chu Van An"/>
                <w:position w:val="-6"/>
                <w:sz w:val="24"/>
                <w:szCs w:val="24"/>
              </w:rPr>
              <w:object w:dxaOrig="735" w:dyaOrig="330" w14:anchorId="508A9C4F">
                <v:shape id="_x0000_i1223" type="#_x0000_t75" style="width:36.75pt;height:16.5pt" o:ole="">
                  <v:imagedata r:id="rId328" o:title=""/>
                </v:shape>
                <o:OLEObject Type="Embed" ProgID="Equation.DSMT4" ShapeID="_x0000_i1223" DrawAspect="Content" ObjectID="_1688581268" r:id="rId329"/>
              </w:object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 xml:space="preserve"> Tìm đẳng thức </w:t>
            </w:r>
            <w:r w:rsidRPr="004E7085">
              <w:rPr>
                <w:rFonts w:ascii="Chu Van An" w:hAnsi="Chu Van An" w:cs="Chu Van An"/>
                <w:b/>
                <w:bCs/>
                <w:sz w:val="24"/>
                <w:szCs w:val="24"/>
              </w:rPr>
              <w:t>sai</w:t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2F4315FA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4" w:name="c1a"/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>A.</w:t>
            </w:r>
            <w:r w:rsidRPr="004E7085"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  <w:t xml:space="preserve"> </w:t>
            </w:r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E7085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3090" w:dyaOrig="450" w14:anchorId="709B6022">
                <v:shape id="_x0000_i1224" type="#_x0000_t75" style="width:154.5pt;height:22.5pt" o:ole="">
                  <v:imagedata r:id="rId330" o:title=""/>
                </v:shape>
                <o:OLEObject Type="Embed" ProgID="Equation.DSMT4" ShapeID="_x0000_i1224" DrawAspect="Content" ObjectID="_1688581269" r:id="rId331"/>
              </w:object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3BAEE825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</w:pPr>
            <w:bookmarkStart w:id="5" w:name="c1b"/>
            <w:bookmarkEnd w:id="4"/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B.  </w:t>
            </w:r>
            <w:r w:rsidRPr="004E7085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2340" w:dyaOrig="330" w14:anchorId="13C3E59A">
                <v:shape id="_x0000_i1225" type="#_x0000_t75" style="width:117pt;height:16.5pt" o:ole="">
                  <v:imagedata r:id="rId332" o:title=""/>
                </v:shape>
                <o:OLEObject Type="Embed" ProgID="Equation.DSMT4" ShapeID="_x0000_i1225" DrawAspect="Content" ObjectID="_1688581270" r:id="rId333"/>
              </w:object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400CA27E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6" w:name="c1c"/>
            <w:bookmarkEnd w:id="5"/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>C.</w:t>
            </w:r>
            <w:r w:rsidRPr="004E7085"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  <w:t xml:space="preserve"> </w:t>
            </w:r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E7085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3270" w:dyaOrig="660" w14:anchorId="5D4BF220">
                <v:shape id="_x0000_i1226" type="#_x0000_t75" style="width:163.5pt;height:33pt" o:ole="">
                  <v:imagedata r:id="rId334" o:title=""/>
                </v:shape>
                <o:OLEObject Type="Embed" ProgID="Equation.DSMT4" ShapeID="_x0000_i1226" DrawAspect="Content" ObjectID="_1688581271" r:id="rId335"/>
              </w:object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3FC28774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</w:pPr>
            <w:bookmarkStart w:id="7" w:name="c1d"/>
            <w:bookmarkEnd w:id="6"/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D.  </w:t>
            </w:r>
            <w:r w:rsidRPr="004E7085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2340" w:dyaOrig="660" w14:anchorId="4594A3C5">
                <v:shape id="_x0000_i1227" type="#_x0000_t75" style="width:117pt;height:33pt" o:ole="">
                  <v:imagedata r:id="rId336" o:title=""/>
                </v:shape>
                <o:OLEObject Type="Embed" ProgID="Equation.DSMT4" ShapeID="_x0000_i1227" DrawAspect="Content" ObjectID="_1688581272" r:id="rId337"/>
              </w:object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7"/>
          <w:p w14:paraId="24D33227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077" w:type="dxa"/>
            <w:shd w:val="clear" w:color="auto" w:fill="auto"/>
          </w:tcPr>
          <w:p w14:paraId="64965E08" w14:textId="1A2F14B2" w:rsidR="00B96AA2" w:rsidRPr="004E7085" w:rsidRDefault="00B96AA2" w:rsidP="00B96AA2">
            <w:pPr>
              <w:spacing w:before="200" w:line="276" w:lineRule="auto"/>
              <w:mirrorIndents/>
              <w:jc w:val="center"/>
              <w:rPr>
                <w:rFonts w:ascii="Chu Van An" w:hAnsi="Chu Van An" w:cs="Chu Van An"/>
                <w:b/>
                <w:bCs/>
                <w:color w:val="0000FF"/>
                <w:sz w:val="20"/>
              </w:rPr>
            </w:pPr>
            <w:r w:rsidRPr="00704C06">
              <w:rPr>
                <w:rFonts w:ascii="Chu Van An" w:hAnsi="Chu Van An" w:cs="Chu Van An"/>
                <w:b/>
                <w:bCs/>
                <w:color w:val="0000FF"/>
                <w:sz w:val="20"/>
              </w:rPr>
              <w:t>Lời giải</w:t>
            </w:r>
          </w:p>
        </w:tc>
      </w:tr>
      <w:tr w:rsidR="00B96AA2" w:rsidRPr="004E7085" w14:paraId="157D86BC" w14:textId="77777777" w:rsidTr="004E7085">
        <w:trPr>
          <w:trHeight w:val="2579"/>
        </w:trPr>
        <w:tc>
          <w:tcPr>
            <w:tcW w:w="5691" w:type="dxa"/>
            <w:shd w:val="clear" w:color="auto" w:fill="auto"/>
          </w:tcPr>
          <w:p w14:paraId="29FF3BD2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sz w:val="24"/>
                <w:szCs w:val="24"/>
              </w:rPr>
            </w:pPr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8" w:name="c2q"/>
            <w:bookmarkEnd w:id="8"/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2:</w:t>
            </w:r>
            <w:r w:rsidRPr="004E7085">
              <w:rPr>
                <w:rFonts w:ascii="Chu Van An" w:eastAsia="Twentieth Century" w:hAnsi="Chu Van An" w:cs="Chu Van An"/>
                <w:position w:val="-6"/>
                <w:sz w:val="24"/>
                <w:szCs w:val="24"/>
                <w:lang w:val="fr-FR"/>
              </w:rPr>
              <w:object w:dxaOrig="900" w:dyaOrig="330" w14:anchorId="725B96DA">
                <v:shape id="_x0000_i1228" type="#_x0000_t75" style="width:45pt;height:16.5pt" o:ole="">
                  <v:imagedata r:id="rId338" o:title=""/>
                </v:shape>
                <o:OLEObject Type="Embed" ProgID="Equation.DSMT4" ShapeID="_x0000_i1228" DrawAspect="Content" ObjectID="_1688581273" r:id="rId339"/>
              </w:object>
            </w:r>
            <w:r w:rsidRPr="004E7085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Tìm đẳng thức sai.</w:t>
            </w:r>
          </w:p>
          <w:p w14:paraId="3FA6AC73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</w:pPr>
            <w:bookmarkStart w:id="9" w:name="c2a"/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  <w:t>A.</w:t>
            </w:r>
            <w:r w:rsidRPr="004E7085">
              <w:rPr>
                <w:rFonts w:ascii="Chu Van An" w:hAnsi="Chu Van An" w:cs="Chu Van An"/>
                <w:b/>
                <w:sz w:val="24"/>
                <w:szCs w:val="24"/>
              </w:rPr>
              <w:t xml:space="preserve"> </w:t>
            </w:r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4E7085">
              <w:rPr>
                <w:rFonts w:ascii="Chu Van An" w:eastAsia="Times New Roman" w:hAnsi="Chu Van An" w:cs="Chu Van An"/>
                <w:b/>
                <w:color w:val="0000FF"/>
                <w:position w:val="-14"/>
                <w:sz w:val="24"/>
                <w:szCs w:val="24"/>
                <w:lang w:val="fr-FR"/>
              </w:rPr>
              <w:object w:dxaOrig="3075" w:dyaOrig="435" w14:anchorId="3EB724AD">
                <v:shape id="_x0000_i1229" type="#_x0000_t75" style="width:153.75pt;height:21.75pt" o:ole="">
                  <v:imagedata r:id="rId340" o:title=""/>
                </v:shape>
                <o:OLEObject Type="Embed" ProgID="Equation.DSMT4" ShapeID="_x0000_i1229" DrawAspect="Content" ObjectID="_1688581274" r:id="rId341"/>
              </w:object>
            </w:r>
            <w:r w:rsidRPr="004E7085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</w:p>
          <w:p w14:paraId="7832845A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sz w:val="24"/>
                <w:szCs w:val="24"/>
              </w:rPr>
            </w:pPr>
            <w:bookmarkStart w:id="10" w:name="c2b"/>
            <w:bookmarkEnd w:id="9"/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  <w:t xml:space="preserve">B.  </w:t>
            </w:r>
            <w:r w:rsidRPr="004E7085">
              <w:rPr>
                <w:rFonts w:ascii="Chu Van An" w:eastAsia="Times New Roman" w:hAnsi="Chu Van An" w:cs="Chu Van An"/>
                <w:b/>
                <w:color w:val="0000FF"/>
                <w:position w:val="-6"/>
                <w:sz w:val="24"/>
                <w:szCs w:val="24"/>
                <w:lang w:val="fr-FR"/>
              </w:rPr>
              <w:object w:dxaOrig="2340" w:dyaOrig="330" w14:anchorId="1306E7E1">
                <v:shape id="_x0000_i1230" type="#_x0000_t75" style="width:117pt;height:16.5pt" o:ole="">
                  <v:imagedata r:id="rId342" o:title=""/>
                </v:shape>
                <o:OLEObject Type="Embed" ProgID="Equation.DSMT4" ShapeID="_x0000_i1230" DrawAspect="Content" ObjectID="_1688581275" r:id="rId343"/>
              </w:object>
            </w:r>
            <w:r w:rsidRPr="004E7085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</w:p>
          <w:p w14:paraId="450C62F6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</w:pPr>
            <w:bookmarkStart w:id="11" w:name="c2c"/>
            <w:bookmarkEnd w:id="10"/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  <w:t>C.</w:t>
            </w:r>
            <w:r w:rsidRPr="004E7085">
              <w:rPr>
                <w:rFonts w:ascii="Chu Van An" w:hAnsi="Chu Van An" w:cs="Chu Van An"/>
                <w:b/>
                <w:sz w:val="24"/>
                <w:szCs w:val="24"/>
              </w:rPr>
              <w:t xml:space="preserve"> </w:t>
            </w:r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4E7085">
              <w:rPr>
                <w:rFonts w:ascii="Chu Van An" w:eastAsia="Times New Roman" w:hAnsi="Chu Van An" w:cs="Chu Van An"/>
                <w:b/>
                <w:color w:val="0000FF"/>
                <w:position w:val="-24"/>
                <w:sz w:val="24"/>
                <w:szCs w:val="24"/>
                <w:lang w:val="fr-FR"/>
              </w:rPr>
              <w:object w:dxaOrig="3285" w:dyaOrig="660" w14:anchorId="0AFA4CDA">
                <v:shape id="_x0000_i1231" type="#_x0000_t75" style="width:164.25pt;height:33pt" o:ole="">
                  <v:imagedata r:id="rId344" o:title=""/>
                </v:shape>
                <o:OLEObject Type="Embed" ProgID="Equation.DSMT4" ShapeID="_x0000_i1231" DrawAspect="Content" ObjectID="_1688581276" r:id="rId345"/>
              </w:object>
            </w:r>
            <w:r w:rsidRPr="004E7085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</w:p>
          <w:p w14:paraId="073D515C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sz w:val="24"/>
                <w:szCs w:val="24"/>
              </w:rPr>
            </w:pPr>
            <w:bookmarkStart w:id="12" w:name="c2d"/>
            <w:bookmarkEnd w:id="11"/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  <w:t xml:space="preserve">D.  </w:t>
            </w:r>
            <w:r w:rsidRPr="004E7085">
              <w:rPr>
                <w:rFonts w:ascii="Chu Van An" w:eastAsia="Times New Roman" w:hAnsi="Chu Van An" w:cs="Chu Van An"/>
                <w:b/>
                <w:color w:val="0000FF"/>
                <w:position w:val="-24"/>
                <w:sz w:val="24"/>
                <w:szCs w:val="24"/>
                <w:lang w:val="fr-FR"/>
              </w:rPr>
              <w:object w:dxaOrig="2340" w:dyaOrig="660" w14:anchorId="3F62FDD2">
                <v:shape id="_x0000_i1232" type="#_x0000_t75" style="width:117pt;height:33pt" o:ole="">
                  <v:imagedata r:id="rId346" o:title=""/>
                </v:shape>
                <o:OLEObject Type="Embed" ProgID="Equation.DSMT4" ShapeID="_x0000_i1232" DrawAspect="Content" ObjectID="_1688581277" r:id="rId347"/>
              </w:object>
            </w:r>
            <w:r w:rsidRPr="004E7085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</w:p>
          <w:bookmarkEnd w:id="12"/>
          <w:p w14:paraId="5666EFAB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077" w:type="dxa"/>
            <w:shd w:val="clear" w:color="auto" w:fill="auto"/>
          </w:tcPr>
          <w:p w14:paraId="509594E2" w14:textId="1B39BCB8" w:rsidR="00B96AA2" w:rsidRPr="004E7085" w:rsidRDefault="00B96AA2" w:rsidP="00B96AA2">
            <w:pPr>
              <w:spacing w:before="200" w:line="276" w:lineRule="auto"/>
              <w:mirrorIndents/>
              <w:jc w:val="center"/>
              <w:rPr>
                <w:rFonts w:ascii="Chu Van An" w:hAnsi="Chu Van An" w:cs="Chu Van An"/>
                <w:b/>
                <w:bCs/>
                <w:color w:val="0000FF"/>
                <w:sz w:val="20"/>
              </w:rPr>
            </w:pPr>
            <w:r w:rsidRPr="00704C06">
              <w:rPr>
                <w:rFonts w:ascii="Chu Van An" w:hAnsi="Chu Van An" w:cs="Chu Van An"/>
                <w:b/>
                <w:bCs/>
                <w:color w:val="0000FF"/>
                <w:sz w:val="20"/>
              </w:rPr>
              <w:t>Lời giải</w:t>
            </w:r>
          </w:p>
        </w:tc>
      </w:tr>
      <w:tr w:rsidR="00B96AA2" w:rsidRPr="004E7085" w14:paraId="1411D3AF" w14:textId="77777777" w:rsidTr="004E7085">
        <w:trPr>
          <w:trHeight w:val="4484"/>
        </w:trPr>
        <w:tc>
          <w:tcPr>
            <w:tcW w:w="5691" w:type="dxa"/>
            <w:shd w:val="clear" w:color="auto" w:fill="auto"/>
          </w:tcPr>
          <w:p w14:paraId="0BA68B9A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sz w:val="24"/>
                <w:szCs w:val="24"/>
              </w:rPr>
            </w:pPr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13" w:name="c3q"/>
            <w:bookmarkEnd w:id="13"/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3:</w:t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 xml:space="preserve">Tìm mệnh đề </w:t>
            </w:r>
            <w:r w:rsidRPr="004E7085">
              <w:rPr>
                <w:rFonts w:ascii="Chu Van An" w:hAnsi="Chu Van An" w:cs="Chu Van An"/>
                <w:b/>
                <w:sz w:val="24"/>
                <w:szCs w:val="24"/>
              </w:rPr>
              <w:t>sai</w:t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0F465A5B" w14:textId="1CA8986F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14" w:name="c3a"/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A.</w:t>
            </w:r>
            <w:r w:rsidRPr="004E7085">
              <w:rPr>
                <w:rFonts w:ascii="Chu Van An" w:hAnsi="Chu Van An" w:cs="Chu Van An"/>
                <w:b/>
                <w:sz w:val="24"/>
                <w:szCs w:val="24"/>
              </w:rPr>
              <w:t xml:space="preserve"> </w:t>
            </w:r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bookmarkStart w:id="15" w:name="MTBlankEqn"/>
            <w:r w:rsidRPr="004E7085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675" w:dyaOrig="315" w14:anchorId="53B024B9">
                <v:shape id="_x0000_i1233" type="#_x0000_t75" style="width:33.75pt;height:15.75pt" o:ole="">
                  <v:imagedata r:id="rId348" o:title=""/>
                </v:shape>
                <o:OLEObject Type="Embed" ProgID="Equation.DSMT4" ShapeID="_x0000_i1233" DrawAspect="Content" ObjectID="_1688581278" r:id="rId349"/>
              </w:object>
            </w:r>
            <w:bookmarkEnd w:id="15"/>
            <w:r w:rsidRPr="004E7085">
              <w:rPr>
                <w:rFonts w:ascii="Chu Van An" w:hAnsi="Chu Van An" w:cs="Chu Van An"/>
                <w:sz w:val="24"/>
                <w:szCs w:val="24"/>
              </w:rPr>
              <w:t xml:space="preserve"> chia hết cho </w:t>
            </w:r>
            <w:r w:rsidRPr="004E7085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1035" w:dyaOrig="360" w14:anchorId="277DB955">
                <v:shape id="_x0000_i1234" type="#_x0000_t75" style="width:51.75pt;height:18pt" o:ole="">
                  <v:imagedata r:id="rId350" o:title=""/>
                </v:shape>
                <o:OLEObject Type="Embed" ProgID="Equation.DSMT4" ShapeID="_x0000_i1234" DrawAspect="Content" ObjectID="_1688581279" r:id="rId351"/>
              </w:object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19050C82" w14:textId="0AEC99DE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sz w:val="24"/>
                <w:szCs w:val="24"/>
              </w:rPr>
            </w:pPr>
            <w:bookmarkStart w:id="16" w:name="c3b"/>
            <w:bookmarkEnd w:id="14"/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B.  </w:t>
            </w:r>
            <w:r w:rsidRPr="004E7085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4620" w:dyaOrig="660" w14:anchorId="1D3BA97A">
                <v:shape id="_x0000_i1870" type="#_x0000_t75" style="width:231pt;height:33pt" o:ole="">
                  <v:imagedata r:id="rId352" o:title=""/>
                </v:shape>
                <o:OLEObject Type="Embed" ProgID="Equation.DSMT4" ShapeID="_x0000_i1870" DrawAspect="Content" ObjectID="_1688581280" r:id="rId353"/>
              </w:object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2F75D2D8" w14:textId="2FAF66E2" w:rsidR="008331FC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17" w:name="c3c"/>
            <w:bookmarkEnd w:id="16"/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C.</w:t>
            </w:r>
            <w:r w:rsidRPr="004E7085">
              <w:rPr>
                <w:rFonts w:ascii="Chu Van An" w:hAnsi="Chu Van An" w:cs="Chu Van An"/>
                <w:b/>
                <w:sz w:val="24"/>
                <w:szCs w:val="24"/>
              </w:rPr>
              <w:t xml:space="preserve"> </w:t>
            </w:r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4E7085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1920" w:dyaOrig="360" w14:anchorId="14E17E9F">
                <v:shape id="_x0000_i1236" type="#_x0000_t75" style="width:96pt;height:18pt" o:ole="">
                  <v:imagedata r:id="rId354" o:title=""/>
                </v:shape>
                <o:OLEObject Type="Embed" ProgID="Equation.DSMT4" ShapeID="_x0000_i1236" DrawAspect="Content" ObjectID="_1688581281" r:id="rId355"/>
              </w:object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8" w:name="s2"/>
            <w:bookmarkStart w:id="19" w:name="c3d"/>
            <w:bookmarkStart w:id="20" w:name="c4d"/>
            <w:bookmarkStart w:id="21" w:name="c5d"/>
            <w:bookmarkStart w:id="22" w:name="c6d"/>
            <w:bookmarkStart w:id="23" w:name="c7d"/>
            <w:bookmarkStart w:id="24" w:name="c8d"/>
            <w:bookmarkStart w:id="25" w:name="c9d"/>
            <w:bookmarkStart w:id="26" w:name="c10d"/>
            <w:bookmarkStart w:id="27" w:name="c11d"/>
            <w:bookmarkStart w:id="28" w:name="c12d"/>
            <w:bookmarkStart w:id="29" w:name="c13d"/>
            <w:bookmarkStart w:id="30" w:name="c14d"/>
            <w:bookmarkEnd w:id="17"/>
            <w:bookmarkEnd w:id="18"/>
          </w:p>
          <w:p w14:paraId="11E051A6" w14:textId="5FB14A22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sz w:val="24"/>
                <w:szCs w:val="24"/>
              </w:rPr>
            </w:pPr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D.  </w:t>
            </w:r>
            <w:r w:rsidRPr="004E7085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2580" w:dyaOrig="360" w14:anchorId="29C35050">
                <v:shape id="_x0000_i1237" type="#_x0000_t75" style="width:129pt;height:18pt" o:ole="">
                  <v:imagedata r:id="rId356" o:title=""/>
                </v:shape>
                <o:OLEObject Type="Embed" ProgID="Equation.DSMT4" ShapeID="_x0000_i1237" DrawAspect="Content" ObjectID="_1688581282" r:id="rId357"/>
              </w:object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ab/>
            </w:r>
          </w:p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bookmarkEnd w:id="30"/>
          <w:p w14:paraId="65A9092C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077" w:type="dxa"/>
            <w:shd w:val="clear" w:color="auto" w:fill="auto"/>
          </w:tcPr>
          <w:p w14:paraId="41FCA34F" w14:textId="1109A056" w:rsidR="00B96AA2" w:rsidRPr="004E7085" w:rsidRDefault="00B96AA2" w:rsidP="00B96AA2">
            <w:pPr>
              <w:spacing w:before="200" w:line="276" w:lineRule="auto"/>
              <w:mirrorIndents/>
              <w:jc w:val="center"/>
              <w:rPr>
                <w:rFonts w:ascii="Chu Van An" w:hAnsi="Chu Van An" w:cs="Chu Van An"/>
                <w:b/>
                <w:bCs/>
                <w:color w:val="0000FF"/>
                <w:sz w:val="20"/>
              </w:rPr>
            </w:pPr>
            <w:r w:rsidRPr="00704C06">
              <w:rPr>
                <w:rFonts w:ascii="Chu Van An" w:hAnsi="Chu Van An" w:cs="Chu Van An"/>
                <w:b/>
                <w:bCs/>
                <w:color w:val="0000FF"/>
                <w:sz w:val="20"/>
              </w:rPr>
              <w:t>Lời giải</w:t>
            </w:r>
          </w:p>
        </w:tc>
      </w:tr>
      <w:tr w:rsidR="00B96AA2" w:rsidRPr="004E7085" w14:paraId="27332DF0" w14:textId="77777777" w:rsidTr="004E7085">
        <w:trPr>
          <w:trHeight w:val="542"/>
        </w:trPr>
        <w:tc>
          <w:tcPr>
            <w:tcW w:w="5691" w:type="dxa"/>
            <w:shd w:val="clear" w:color="auto" w:fill="auto"/>
          </w:tcPr>
          <w:p w14:paraId="0AF2AD14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Cs/>
                <w:sz w:val="24"/>
                <w:szCs w:val="24"/>
              </w:rPr>
            </w:pPr>
            <w:r w:rsidRPr="004E7085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 xml:space="preserve">Câu </w:t>
            </w:r>
            <w:bookmarkStart w:id="31" w:name="c4q"/>
            <w:bookmarkEnd w:id="31"/>
            <w:r w:rsidRPr="004E7085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>4:</w:t>
            </w:r>
            <w:r w:rsidRPr="004E7085">
              <w:rPr>
                <w:rFonts w:ascii="Chu Van An" w:hAnsi="Chu Van An" w:cs="Chu Van An"/>
                <w:bCs/>
                <w:sz w:val="24"/>
                <w:szCs w:val="24"/>
              </w:rPr>
              <w:t>Chứng minh rằng với mọi số nguyên dương</w:t>
            </w:r>
            <w:r w:rsidRPr="004E7085">
              <w:rPr>
                <w:rFonts w:ascii="Chu Van An" w:hAnsi="Chu Van An" w:cs="Chu Van An"/>
                <w:bCs/>
                <w:i/>
                <w:sz w:val="24"/>
                <w:szCs w:val="24"/>
              </w:rPr>
              <w:t xml:space="preserve"> n</w:t>
            </w:r>
            <w:r w:rsidRPr="004E7085">
              <w:rPr>
                <w:rFonts w:ascii="Chu Van An" w:hAnsi="Chu Van An" w:cs="Chu Van An"/>
                <w:bCs/>
                <w:sz w:val="24"/>
                <w:szCs w:val="24"/>
              </w:rPr>
              <w:t>, ta có</w:t>
            </w:r>
          </w:p>
          <w:p w14:paraId="1AE69D34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Cs/>
                <w:sz w:val="24"/>
                <w:szCs w:val="24"/>
              </w:rPr>
            </w:pPr>
            <w:r w:rsidRPr="004E7085">
              <w:rPr>
                <w:rFonts w:ascii="Chu Van An" w:eastAsia="Twentieth Century" w:hAnsi="Chu Van An" w:cs="Chu Van An"/>
                <w:bCs/>
                <w:position w:val="-14"/>
                <w:sz w:val="24"/>
                <w:szCs w:val="24"/>
              </w:rPr>
              <w:object w:dxaOrig="3940" w:dyaOrig="440" w14:anchorId="44ECC988">
                <v:shape id="_x0000_i1238" type="#_x0000_t75" style="width:197.25pt;height:21.75pt" o:ole="">
                  <v:imagedata r:id="rId358" o:title=""/>
                </v:shape>
                <o:OLEObject Type="Embed" ProgID="Equation.DSMT4" ShapeID="_x0000_i1238" DrawAspect="Content" ObjectID="_1688581283" r:id="rId359"/>
              </w:object>
            </w:r>
          </w:p>
          <w:p w14:paraId="1C298B91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077" w:type="dxa"/>
            <w:shd w:val="clear" w:color="auto" w:fill="auto"/>
          </w:tcPr>
          <w:p w14:paraId="31A1CC9B" w14:textId="3958AD47" w:rsidR="00B96AA2" w:rsidRPr="004E7085" w:rsidRDefault="00B96AA2" w:rsidP="00B96AA2">
            <w:pPr>
              <w:spacing w:before="200" w:line="276" w:lineRule="auto"/>
              <w:mirrorIndents/>
              <w:jc w:val="center"/>
              <w:rPr>
                <w:rFonts w:ascii="Chu Van An" w:hAnsi="Chu Van An" w:cs="Chu Van An"/>
                <w:b/>
                <w:bCs/>
                <w:color w:val="0000FF"/>
                <w:sz w:val="20"/>
              </w:rPr>
            </w:pPr>
            <w:r w:rsidRPr="00704C06">
              <w:rPr>
                <w:rFonts w:ascii="Chu Van An" w:hAnsi="Chu Van An" w:cs="Chu Van An"/>
                <w:b/>
                <w:bCs/>
                <w:color w:val="0000FF"/>
                <w:sz w:val="20"/>
              </w:rPr>
              <w:t>Lời giải</w:t>
            </w:r>
          </w:p>
        </w:tc>
      </w:tr>
      <w:tr w:rsidR="00B96AA2" w:rsidRPr="004E7085" w14:paraId="7296828E" w14:textId="77777777" w:rsidTr="004E7085">
        <w:trPr>
          <w:trHeight w:val="1626"/>
        </w:trPr>
        <w:tc>
          <w:tcPr>
            <w:tcW w:w="5691" w:type="dxa"/>
            <w:shd w:val="clear" w:color="auto" w:fill="auto"/>
          </w:tcPr>
          <w:p w14:paraId="7176274A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Cs/>
                <w:sz w:val="24"/>
                <w:szCs w:val="24"/>
              </w:rPr>
            </w:pPr>
            <w:r w:rsidRPr="004E7085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lastRenderedPageBreak/>
              <w:t xml:space="preserve">Câu </w:t>
            </w:r>
            <w:bookmarkStart w:id="32" w:name="c5q"/>
            <w:bookmarkEnd w:id="32"/>
            <w:r w:rsidRPr="004E7085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>5:</w:t>
            </w:r>
            <w:r w:rsidRPr="004E7085">
              <w:rPr>
                <w:rFonts w:ascii="Chu Van An" w:hAnsi="Chu Van An" w:cs="Chu Van An"/>
                <w:bCs/>
                <w:sz w:val="24"/>
                <w:szCs w:val="24"/>
              </w:rPr>
              <w:t xml:space="preserve">Chứng minh rằng với mọi số nguyên dương </w:t>
            </w:r>
            <w:r w:rsidRPr="004E7085">
              <w:rPr>
                <w:rFonts w:ascii="Chu Van An" w:eastAsia="Twentieth Century" w:hAnsi="Chu Van An" w:cs="Chu Van An"/>
                <w:position w:val="-6"/>
                <w:sz w:val="24"/>
                <w:szCs w:val="24"/>
              </w:rPr>
              <w:object w:dxaOrig="560" w:dyaOrig="279" w14:anchorId="4AFC3049">
                <v:shape id="_x0000_i1239" type="#_x0000_t75" style="width:27.75pt;height:14.25pt" o:ole="">
                  <v:imagedata r:id="rId360" o:title=""/>
                </v:shape>
                <o:OLEObject Type="Embed" ProgID="Equation.DSMT4" ShapeID="_x0000_i1239" DrawAspect="Content" ObjectID="_1688581284" r:id="rId361"/>
              </w:object>
            </w:r>
            <w:r w:rsidRPr="004E7085">
              <w:rPr>
                <w:rFonts w:ascii="Chu Van An" w:hAnsi="Chu Van An" w:cs="Chu Van An"/>
                <w:bCs/>
                <w:sz w:val="24"/>
                <w:szCs w:val="24"/>
              </w:rPr>
              <w:t>, ta có</w:t>
            </w:r>
          </w:p>
          <w:p w14:paraId="5CCE34EF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Cs/>
                <w:sz w:val="24"/>
                <w:szCs w:val="24"/>
              </w:rPr>
            </w:pPr>
            <w:r w:rsidRPr="004E7085">
              <w:rPr>
                <w:rFonts w:ascii="Chu Van An" w:eastAsia="Twentieth Century" w:hAnsi="Chu Van An" w:cs="Chu Van An"/>
                <w:bCs/>
                <w:position w:val="-24"/>
                <w:sz w:val="24"/>
                <w:szCs w:val="24"/>
              </w:rPr>
              <w:object w:dxaOrig="5480" w:dyaOrig="720" w14:anchorId="47D53E1B">
                <v:shape id="_x0000_i1240" type="#_x0000_t75" style="width:273.75pt;height:36pt" o:ole="">
                  <v:imagedata r:id="rId362" o:title=""/>
                </v:shape>
                <o:OLEObject Type="Embed" ProgID="Equation.DSMT4" ShapeID="_x0000_i1240" DrawAspect="Content" ObjectID="_1688581285" r:id="rId363"/>
              </w:object>
            </w:r>
          </w:p>
          <w:p w14:paraId="6DD19E65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077" w:type="dxa"/>
            <w:shd w:val="clear" w:color="auto" w:fill="auto"/>
          </w:tcPr>
          <w:p w14:paraId="2300D921" w14:textId="19FC52D0" w:rsidR="00B96AA2" w:rsidRPr="004E7085" w:rsidRDefault="00B96AA2" w:rsidP="00B96AA2">
            <w:pPr>
              <w:spacing w:before="200" w:line="276" w:lineRule="auto"/>
              <w:mirrorIndents/>
              <w:jc w:val="center"/>
              <w:rPr>
                <w:rFonts w:ascii="Chu Van An" w:hAnsi="Chu Van An" w:cs="Chu Van An"/>
                <w:b/>
                <w:bCs/>
                <w:color w:val="0000FF"/>
                <w:sz w:val="20"/>
              </w:rPr>
            </w:pPr>
            <w:r w:rsidRPr="00704C06">
              <w:rPr>
                <w:rFonts w:ascii="Chu Van An" w:hAnsi="Chu Van An" w:cs="Chu Van An"/>
                <w:b/>
                <w:bCs/>
                <w:color w:val="0000FF"/>
                <w:sz w:val="20"/>
              </w:rPr>
              <w:t>Lời giải</w:t>
            </w:r>
          </w:p>
        </w:tc>
      </w:tr>
      <w:tr w:rsidR="00B96AA2" w:rsidRPr="004E7085" w14:paraId="2FBE839C" w14:textId="77777777" w:rsidTr="004E7085">
        <w:trPr>
          <w:trHeight w:val="1640"/>
        </w:trPr>
        <w:tc>
          <w:tcPr>
            <w:tcW w:w="5691" w:type="dxa"/>
            <w:shd w:val="clear" w:color="auto" w:fill="auto"/>
          </w:tcPr>
          <w:p w14:paraId="131B6AF0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Cs/>
                <w:sz w:val="24"/>
                <w:szCs w:val="24"/>
              </w:rPr>
            </w:pPr>
            <w:r w:rsidRPr="004E7085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 xml:space="preserve">Câu </w:t>
            </w:r>
            <w:bookmarkStart w:id="33" w:name="c6q"/>
            <w:bookmarkEnd w:id="33"/>
            <w:r w:rsidRPr="004E7085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>6:</w:t>
            </w:r>
            <w:r w:rsidRPr="004E7085">
              <w:rPr>
                <w:rFonts w:ascii="Chu Van An" w:hAnsi="Chu Van An" w:cs="Chu Van An"/>
                <w:bCs/>
                <w:sz w:val="24"/>
                <w:szCs w:val="24"/>
              </w:rPr>
              <w:t xml:space="preserve">Chứng minh rằng với mọi số nguyên dương </w:t>
            </w:r>
            <w:r w:rsidRPr="004E7085">
              <w:rPr>
                <w:rFonts w:ascii="Chu Van An" w:hAnsi="Chu Van An" w:cs="Chu Van An"/>
                <w:bCs/>
                <w:i/>
                <w:sz w:val="24"/>
                <w:szCs w:val="24"/>
              </w:rPr>
              <w:t>n</w:t>
            </w:r>
            <w:r w:rsidRPr="004E7085">
              <w:rPr>
                <w:rFonts w:ascii="Chu Van An" w:hAnsi="Chu Van An" w:cs="Chu Van An"/>
                <w:bCs/>
                <w:sz w:val="24"/>
                <w:szCs w:val="24"/>
              </w:rPr>
              <w:t>, ta có</w:t>
            </w:r>
          </w:p>
          <w:p w14:paraId="1DE23BA7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Cs/>
                <w:sz w:val="24"/>
                <w:szCs w:val="24"/>
              </w:rPr>
            </w:pPr>
            <w:r w:rsidRPr="004E7085">
              <w:rPr>
                <w:rFonts w:ascii="Chu Van An" w:eastAsia="Twentieth Century" w:hAnsi="Chu Van An" w:cs="Chu Van An"/>
                <w:bCs/>
                <w:position w:val="-32"/>
                <w:sz w:val="24"/>
                <w:szCs w:val="24"/>
              </w:rPr>
              <w:object w:dxaOrig="5480" w:dyaOrig="740" w14:anchorId="5ABC66A0">
                <v:shape id="_x0000_i1241" type="#_x0000_t75" style="width:273.75pt;height:36.75pt" o:ole="">
                  <v:imagedata r:id="rId364" o:title=""/>
                </v:shape>
                <o:OLEObject Type="Embed" ProgID="Equation.DSMT4" ShapeID="_x0000_i1241" DrawAspect="Content" ObjectID="_1688581286" r:id="rId365"/>
              </w:object>
            </w:r>
          </w:p>
          <w:p w14:paraId="302DE689" w14:textId="77777777" w:rsidR="00B96AA2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  <w:p w14:paraId="38BC054A" w14:textId="77777777" w:rsidR="008331FC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  <w:p w14:paraId="140E4770" w14:textId="77777777" w:rsidR="008331FC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  <w:p w14:paraId="0B172D91" w14:textId="2023AF71" w:rsidR="008331FC" w:rsidRPr="004E7085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077" w:type="dxa"/>
            <w:shd w:val="clear" w:color="auto" w:fill="auto"/>
          </w:tcPr>
          <w:p w14:paraId="35FC6BC0" w14:textId="0001BD20" w:rsidR="00B96AA2" w:rsidRPr="004E7085" w:rsidRDefault="00B96AA2" w:rsidP="00B96AA2">
            <w:pPr>
              <w:spacing w:before="200" w:line="276" w:lineRule="auto"/>
              <w:mirrorIndents/>
              <w:jc w:val="center"/>
              <w:rPr>
                <w:rFonts w:ascii="Chu Van An" w:hAnsi="Chu Van An" w:cs="Chu Van An"/>
                <w:b/>
                <w:bCs/>
                <w:color w:val="0000FF"/>
                <w:sz w:val="20"/>
              </w:rPr>
            </w:pPr>
            <w:r w:rsidRPr="00704C06">
              <w:rPr>
                <w:rFonts w:ascii="Chu Van An" w:hAnsi="Chu Van An" w:cs="Chu Van An"/>
                <w:b/>
                <w:bCs/>
                <w:color w:val="0000FF"/>
                <w:sz w:val="20"/>
              </w:rPr>
              <w:t>Lời giải</w:t>
            </w:r>
          </w:p>
        </w:tc>
      </w:tr>
      <w:tr w:rsidR="00B96AA2" w:rsidRPr="004E7085" w14:paraId="5B76EDEB" w14:textId="77777777" w:rsidTr="004E7085">
        <w:trPr>
          <w:trHeight w:val="1626"/>
        </w:trPr>
        <w:tc>
          <w:tcPr>
            <w:tcW w:w="5691" w:type="dxa"/>
            <w:shd w:val="clear" w:color="auto" w:fill="auto"/>
          </w:tcPr>
          <w:p w14:paraId="3ACBCFDD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Cs/>
                <w:sz w:val="24"/>
                <w:szCs w:val="24"/>
              </w:rPr>
            </w:pPr>
            <w:r w:rsidRPr="004E7085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 xml:space="preserve">Câu </w:t>
            </w:r>
            <w:bookmarkStart w:id="34" w:name="c7q"/>
            <w:bookmarkEnd w:id="34"/>
            <w:r w:rsidRPr="004E7085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>7:</w:t>
            </w:r>
            <w:r w:rsidRPr="004E7085">
              <w:rPr>
                <w:rFonts w:ascii="Chu Van An" w:hAnsi="Chu Van An" w:cs="Chu Van An"/>
                <w:bCs/>
                <w:sz w:val="24"/>
                <w:szCs w:val="24"/>
              </w:rPr>
              <w:t xml:space="preserve">Chứng minh rằng với mọi số nguyên dương </w:t>
            </w:r>
            <w:r w:rsidRPr="004E7085">
              <w:rPr>
                <w:rFonts w:ascii="Chu Van An" w:eastAsia="Twentieth Century" w:hAnsi="Chu Van An" w:cs="Chu Van An"/>
                <w:position w:val="-10"/>
                <w:sz w:val="24"/>
                <w:szCs w:val="24"/>
              </w:rPr>
              <w:object w:dxaOrig="620" w:dyaOrig="320" w14:anchorId="08B9F9A5">
                <v:shape id="_x0000_i1242" type="#_x0000_t75" style="width:30.75pt;height:15.75pt" o:ole="">
                  <v:imagedata r:id="rId366" o:title=""/>
                </v:shape>
                <o:OLEObject Type="Embed" ProgID="Equation.DSMT4" ShapeID="_x0000_i1242" DrawAspect="Content" ObjectID="_1688581287" r:id="rId367"/>
              </w:object>
            </w:r>
            <w:r w:rsidRPr="004E7085">
              <w:rPr>
                <w:rFonts w:ascii="Chu Van An" w:hAnsi="Chu Van An" w:cs="Chu Van An"/>
                <w:bCs/>
                <w:sz w:val="24"/>
                <w:szCs w:val="24"/>
              </w:rPr>
              <w:t xml:space="preserve"> ta có</w:t>
            </w:r>
          </w:p>
          <w:p w14:paraId="37F2231C" w14:textId="770AA80B" w:rsidR="00B96AA2" w:rsidRDefault="00B96AA2" w:rsidP="00B96AA2">
            <w:pPr>
              <w:spacing w:line="276" w:lineRule="auto"/>
              <w:mirrorIndents/>
              <w:rPr>
                <w:rFonts w:ascii="Chu Van An" w:eastAsia="Twentieth Century" w:hAnsi="Chu Van An" w:cs="Chu Van An"/>
                <w:bCs/>
                <w:sz w:val="24"/>
                <w:szCs w:val="24"/>
              </w:rPr>
            </w:pPr>
            <w:r w:rsidRPr="004E7085">
              <w:rPr>
                <w:rFonts w:ascii="Chu Van An" w:eastAsia="Twentieth Century" w:hAnsi="Chu Van An" w:cs="Chu Van An"/>
                <w:bCs/>
                <w:position w:val="-24"/>
                <w:sz w:val="24"/>
                <w:szCs w:val="24"/>
              </w:rPr>
              <w:object w:dxaOrig="3280" w:dyaOrig="620" w14:anchorId="61AAE989">
                <v:shape id="_x0000_i1243" type="#_x0000_t75" style="width:164.25pt;height:30.75pt" o:ole="">
                  <v:imagedata r:id="rId368" o:title=""/>
                </v:shape>
                <o:OLEObject Type="Embed" ProgID="Equation.DSMT4" ShapeID="_x0000_i1243" DrawAspect="Content" ObjectID="_1688581288" r:id="rId369"/>
              </w:object>
            </w:r>
          </w:p>
          <w:p w14:paraId="6EDD93D2" w14:textId="0DFD7CFD" w:rsidR="008331FC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bCs/>
                <w:sz w:val="24"/>
                <w:szCs w:val="24"/>
              </w:rPr>
            </w:pPr>
          </w:p>
          <w:p w14:paraId="50B0A38A" w14:textId="77777777" w:rsidR="008331FC" w:rsidRPr="004E7085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bCs/>
                <w:sz w:val="24"/>
                <w:szCs w:val="24"/>
              </w:rPr>
            </w:pPr>
          </w:p>
          <w:p w14:paraId="5F39AA22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077" w:type="dxa"/>
            <w:shd w:val="clear" w:color="auto" w:fill="auto"/>
          </w:tcPr>
          <w:p w14:paraId="2D3B6AA4" w14:textId="5DC113A5" w:rsidR="00B96AA2" w:rsidRPr="004E7085" w:rsidRDefault="00B96AA2" w:rsidP="00B96AA2">
            <w:pPr>
              <w:spacing w:before="200" w:line="276" w:lineRule="auto"/>
              <w:mirrorIndents/>
              <w:jc w:val="center"/>
              <w:rPr>
                <w:rFonts w:ascii="Chu Van An" w:hAnsi="Chu Van An" w:cs="Chu Van An"/>
                <w:b/>
                <w:bCs/>
                <w:color w:val="0000FF"/>
                <w:sz w:val="20"/>
              </w:rPr>
            </w:pPr>
            <w:r w:rsidRPr="00704C06">
              <w:rPr>
                <w:rFonts w:ascii="Chu Van An" w:hAnsi="Chu Van An" w:cs="Chu Van An"/>
                <w:b/>
                <w:bCs/>
                <w:color w:val="0000FF"/>
                <w:sz w:val="20"/>
              </w:rPr>
              <w:t>Lời giải</w:t>
            </w:r>
          </w:p>
        </w:tc>
      </w:tr>
      <w:tr w:rsidR="00B96AA2" w:rsidRPr="004E7085" w14:paraId="107B2B18" w14:textId="77777777" w:rsidTr="004E7085">
        <w:trPr>
          <w:trHeight w:val="1640"/>
        </w:trPr>
        <w:tc>
          <w:tcPr>
            <w:tcW w:w="5691" w:type="dxa"/>
            <w:shd w:val="clear" w:color="auto" w:fill="auto"/>
          </w:tcPr>
          <w:p w14:paraId="7C923020" w14:textId="237ED6BA" w:rsidR="00B96AA2" w:rsidRDefault="00B96AA2" w:rsidP="00B96AA2">
            <w:pPr>
              <w:spacing w:line="276" w:lineRule="auto"/>
              <w:mirrorIndents/>
              <w:rPr>
                <w:rFonts w:ascii="Chu Van An" w:eastAsia="Twentieth Century" w:hAnsi="Chu Van An" w:cs="Chu Van An"/>
                <w:sz w:val="24"/>
                <w:szCs w:val="24"/>
              </w:rPr>
            </w:pPr>
            <w:r w:rsidRPr="004E7085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 xml:space="preserve">Câu </w:t>
            </w:r>
            <w:bookmarkStart w:id="35" w:name="c8q"/>
            <w:bookmarkEnd w:id="35"/>
            <w:r w:rsidRPr="004E7085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>8:</w:t>
            </w:r>
            <w:r w:rsidRPr="004E7085">
              <w:rPr>
                <w:rFonts w:ascii="Chu Van An" w:hAnsi="Chu Van An" w:cs="Chu Van An"/>
                <w:bCs/>
                <w:sz w:val="24"/>
                <w:szCs w:val="24"/>
              </w:rPr>
              <w:t xml:space="preserve">Chứng minh rằng số đường chéo của một đa giác lồi </w:t>
            </w:r>
            <w:r w:rsidRPr="004E7085">
              <w:rPr>
                <w:rFonts w:ascii="Chu Van An" w:hAnsi="Chu Van An" w:cs="Chu Van An"/>
                <w:bCs/>
                <w:i/>
                <w:sz w:val="24"/>
                <w:szCs w:val="24"/>
              </w:rPr>
              <w:t>n</w:t>
            </w:r>
            <w:r w:rsidRPr="004E7085">
              <w:rPr>
                <w:rFonts w:ascii="Chu Van An" w:hAnsi="Chu Van An" w:cs="Chu Van An"/>
                <w:bCs/>
                <w:sz w:val="24"/>
                <w:szCs w:val="24"/>
              </w:rPr>
              <w:t xml:space="preserve"> cạnh </w:t>
            </w:r>
            <w:r w:rsidRPr="004E7085">
              <w:rPr>
                <w:rFonts w:ascii="Chu Van An" w:eastAsia="Twentieth Century" w:hAnsi="Chu Van An" w:cs="Chu Van An"/>
                <w:position w:val="-14"/>
                <w:sz w:val="24"/>
                <w:szCs w:val="24"/>
              </w:rPr>
              <w:object w:dxaOrig="740" w:dyaOrig="400" w14:anchorId="74CE0841">
                <v:shape id="_x0000_i1244" type="#_x0000_t75" style="width:36.75pt;height:20.25pt" o:ole="">
                  <v:imagedata r:id="rId370" o:title=""/>
                </v:shape>
                <o:OLEObject Type="Embed" ProgID="Equation.DSMT4" ShapeID="_x0000_i1244" DrawAspect="Content" ObjectID="_1688581289" r:id="rId371"/>
              </w:object>
            </w:r>
            <w:r w:rsidRPr="004E7085">
              <w:rPr>
                <w:rFonts w:ascii="Chu Van An" w:hAnsi="Chu Van An" w:cs="Chu Van An"/>
                <w:bCs/>
                <w:sz w:val="24"/>
                <w:szCs w:val="24"/>
              </w:rPr>
              <w:t xml:space="preserve"> là </w:t>
            </w:r>
            <w:r w:rsidRPr="004E7085">
              <w:rPr>
                <w:rFonts w:ascii="Chu Van An" w:eastAsia="Twentieth Century" w:hAnsi="Chu Van An" w:cs="Chu Van An"/>
                <w:position w:val="-24"/>
                <w:sz w:val="24"/>
                <w:szCs w:val="24"/>
              </w:rPr>
              <w:object w:dxaOrig="960" w:dyaOrig="660" w14:anchorId="1F1F9D80">
                <v:shape id="_x0000_i1245" type="#_x0000_t75" style="width:48pt;height:33pt" o:ole="">
                  <v:imagedata r:id="rId372" o:title=""/>
                </v:shape>
                <o:OLEObject Type="Embed" ProgID="Equation.DSMT4" ShapeID="_x0000_i1245" DrawAspect="Content" ObjectID="_1688581290" r:id="rId373"/>
              </w:object>
            </w:r>
          </w:p>
          <w:p w14:paraId="54005F22" w14:textId="2D4E72B8" w:rsidR="008331FC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bCs/>
                <w:sz w:val="24"/>
                <w:szCs w:val="24"/>
              </w:rPr>
            </w:pPr>
          </w:p>
          <w:p w14:paraId="3593CEBE" w14:textId="026F16F5" w:rsidR="008331FC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bCs/>
                <w:sz w:val="24"/>
                <w:szCs w:val="24"/>
              </w:rPr>
            </w:pPr>
          </w:p>
          <w:p w14:paraId="7AD076DD" w14:textId="77777777" w:rsidR="008331FC" w:rsidRPr="004E7085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bCs/>
                <w:sz w:val="24"/>
                <w:szCs w:val="24"/>
              </w:rPr>
            </w:pPr>
          </w:p>
          <w:p w14:paraId="0F4D4113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077" w:type="dxa"/>
            <w:shd w:val="clear" w:color="auto" w:fill="auto"/>
          </w:tcPr>
          <w:p w14:paraId="493BA6CF" w14:textId="531B826C" w:rsidR="00B96AA2" w:rsidRPr="004E7085" w:rsidRDefault="00B96AA2" w:rsidP="00B96AA2">
            <w:pPr>
              <w:spacing w:before="200" w:line="276" w:lineRule="auto"/>
              <w:mirrorIndents/>
              <w:jc w:val="center"/>
              <w:rPr>
                <w:rFonts w:ascii="Chu Van An" w:hAnsi="Chu Van An" w:cs="Chu Van An"/>
                <w:b/>
                <w:bCs/>
                <w:color w:val="0000FF"/>
                <w:sz w:val="20"/>
              </w:rPr>
            </w:pPr>
            <w:r w:rsidRPr="00704C06">
              <w:rPr>
                <w:rFonts w:ascii="Chu Van An" w:hAnsi="Chu Van An" w:cs="Chu Van An"/>
                <w:b/>
                <w:bCs/>
                <w:color w:val="0000FF"/>
                <w:sz w:val="20"/>
              </w:rPr>
              <w:t>Lời giải</w:t>
            </w:r>
          </w:p>
        </w:tc>
      </w:tr>
      <w:tr w:rsidR="00B96AA2" w:rsidRPr="004E7085" w14:paraId="3659653A" w14:textId="77777777" w:rsidTr="004E7085">
        <w:trPr>
          <w:trHeight w:val="1626"/>
        </w:trPr>
        <w:tc>
          <w:tcPr>
            <w:tcW w:w="5691" w:type="dxa"/>
            <w:shd w:val="clear" w:color="auto" w:fill="auto"/>
          </w:tcPr>
          <w:p w14:paraId="6030EDAA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Cs/>
                <w:sz w:val="24"/>
                <w:szCs w:val="24"/>
              </w:rPr>
            </w:pPr>
            <w:r w:rsidRPr="004E7085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 xml:space="preserve">Câu </w:t>
            </w:r>
            <w:bookmarkStart w:id="36" w:name="c9q"/>
            <w:bookmarkEnd w:id="36"/>
            <w:r w:rsidRPr="004E7085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>9:</w:t>
            </w:r>
            <w:r w:rsidRPr="004E7085">
              <w:rPr>
                <w:rFonts w:ascii="Chu Van An" w:hAnsi="Chu Van An" w:cs="Chu Van An"/>
                <w:bCs/>
                <w:sz w:val="24"/>
                <w:szCs w:val="24"/>
              </w:rPr>
              <w:t xml:space="preserve">Chứng minh rằng mọi </w:t>
            </w:r>
            <w:r w:rsidRPr="004E7085">
              <w:rPr>
                <w:rFonts w:ascii="Chu Van An" w:hAnsi="Chu Van An" w:cs="Chu Van An"/>
                <w:bCs/>
                <w:i/>
                <w:sz w:val="24"/>
                <w:szCs w:val="24"/>
              </w:rPr>
              <w:t xml:space="preserve">n – </w:t>
            </w:r>
            <w:r w:rsidRPr="004E7085">
              <w:rPr>
                <w:rFonts w:ascii="Chu Van An" w:hAnsi="Chu Van An" w:cs="Chu Van An"/>
                <w:bCs/>
                <w:sz w:val="24"/>
                <w:szCs w:val="24"/>
              </w:rPr>
              <w:t xml:space="preserve">giác lồi </w:t>
            </w:r>
            <w:r w:rsidRPr="004E7085">
              <w:rPr>
                <w:rFonts w:ascii="Chu Van An" w:eastAsia="Twentieth Century" w:hAnsi="Chu Van An" w:cs="Chu Van An"/>
                <w:position w:val="-14"/>
                <w:sz w:val="24"/>
                <w:szCs w:val="24"/>
              </w:rPr>
              <w:object w:dxaOrig="720" w:dyaOrig="400" w14:anchorId="1AEA02F5">
                <v:shape id="_x0000_i1246" type="#_x0000_t75" style="width:36pt;height:20.25pt" o:ole="">
                  <v:imagedata r:id="rId374" o:title=""/>
                </v:shape>
                <o:OLEObject Type="Embed" ProgID="Equation.DSMT4" ShapeID="_x0000_i1246" DrawAspect="Content" ObjectID="_1688581291" r:id="rId375"/>
              </w:object>
            </w:r>
            <w:r w:rsidRPr="004E7085">
              <w:rPr>
                <w:rFonts w:ascii="Chu Van An" w:hAnsi="Chu Van An" w:cs="Chu Van An"/>
                <w:bCs/>
                <w:sz w:val="24"/>
                <w:szCs w:val="24"/>
              </w:rPr>
              <w:t xml:space="preserve"> đều được chia thành hữu hạn ngũ giác lồi.</w:t>
            </w:r>
          </w:p>
          <w:p w14:paraId="501A8A91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077" w:type="dxa"/>
            <w:shd w:val="clear" w:color="auto" w:fill="auto"/>
          </w:tcPr>
          <w:p w14:paraId="3A890A35" w14:textId="61675CFF" w:rsidR="00B96AA2" w:rsidRPr="004E7085" w:rsidRDefault="00B96AA2" w:rsidP="00B96AA2">
            <w:pPr>
              <w:spacing w:before="200" w:line="276" w:lineRule="auto"/>
              <w:mirrorIndents/>
              <w:jc w:val="center"/>
              <w:rPr>
                <w:rFonts w:ascii="Chu Van An" w:hAnsi="Chu Van An" w:cs="Chu Van An"/>
                <w:b/>
                <w:bCs/>
                <w:color w:val="0000FF"/>
                <w:sz w:val="20"/>
              </w:rPr>
            </w:pPr>
            <w:r w:rsidRPr="00704C06">
              <w:rPr>
                <w:rFonts w:ascii="Chu Van An" w:hAnsi="Chu Van An" w:cs="Chu Van An"/>
                <w:b/>
                <w:bCs/>
                <w:color w:val="0000FF"/>
                <w:sz w:val="20"/>
              </w:rPr>
              <w:t>Lời giải</w:t>
            </w:r>
          </w:p>
        </w:tc>
      </w:tr>
      <w:tr w:rsidR="00B96AA2" w:rsidRPr="004E7085" w14:paraId="5F0F6F3A" w14:textId="77777777" w:rsidTr="004E7085">
        <w:trPr>
          <w:trHeight w:val="1640"/>
        </w:trPr>
        <w:tc>
          <w:tcPr>
            <w:tcW w:w="5691" w:type="dxa"/>
            <w:shd w:val="clear" w:color="auto" w:fill="auto"/>
          </w:tcPr>
          <w:p w14:paraId="1E8D30F9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Cs/>
                <w:sz w:val="24"/>
                <w:szCs w:val="24"/>
              </w:rPr>
            </w:pPr>
            <w:r w:rsidRPr="004E7085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 xml:space="preserve">Câu </w:t>
            </w:r>
            <w:bookmarkStart w:id="37" w:name="c10q"/>
            <w:bookmarkEnd w:id="37"/>
            <w:r w:rsidRPr="004E7085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>10:</w:t>
            </w:r>
            <w:r w:rsidRPr="004E7085">
              <w:rPr>
                <w:rFonts w:ascii="Chu Van An" w:hAnsi="Chu Van An" w:cs="Chu Van An"/>
                <w:bCs/>
                <w:sz w:val="24"/>
                <w:szCs w:val="24"/>
              </w:rPr>
              <w:t xml:space="preserve">Với mỗi số nguyên dương </w:t>
            </w:r>
            <w:r w:rsidRPr="004E7085">
              <w:rPr>
                <w:rFonts w:ascii="Chu Van An" w:hAnsi="Chu Van An" w:cs="Chu Van An"/>
                <w:bCs/>
                <w:i/>
                <w:sz w:val="24"/>
                <w:szCs w:val="24"/>
              </w:rPr>
              <w:t>n</w:t>
            </w:r>
            <w:r w:rsidRPr="004E7085">
              <w:rPr>
                <w:rFonts w:ascii="Chu Van An" w:hAnsi="Chu Van An" w:cs="Chu Van An"/>
                <w:bCs/>
                <w:sz w:val="24"/>
                <w:szCs w:val="24"/>
              </w:rPr>
              <w:t xml:space="preserve">, kí hiệu </w:t>
            </w:r>
            <w:r w:rsidRPr="004E7085">
              <w:rPr>
                <w:rFonts w:ascii="Chu Van An" w:eastAsia="Twentieth Century" w:hAnsi="Chu Van An" w:cs="Chu Van An"/>
                <w:position w:val="-12"/>
                <w:sz w:val="24"/>
                <w:szCs w:val="24"/>
              </w:rPr>
              <w:object w:dxaOrig="1100" w:dyaOrig="380" w14:anchorId="1E80211C">
                <v:shape id="_x0000_i1247" type="#_x0000_t75" style="width:54.75pt;height:18.75pt" o:ole="">
                  <v:imagedata r:id="rId376" o:title=""/>
                </v:shape>
                <o:OLEObject Type="Embed" ProgID="Equation.DSMT4" ShapeID="_x0000_i1247" DrawAspect="Content" ObjectID="_1688581292" r:id="rId377"/>
              </w:object>
            </w:r>
            <w:r w:rsidRPr="004E7085">
              <w:rPr>
                <w:rFonts w:ascii="Chu Van An" w:hAnsi="Chu Van An" w:cs="Chu Van An"/>
                <w:bCs/>
                <w:sz w:val="24"/>
                <w:szCs w:val="24"/>
              </w:rPr>
              <w:t xml:space="preserve"> Chứng minh rằng với mọi số nguyên dương </w:t>
            </w:r>
            <w:r w:rsidRPr="004E7085">
              <w:rPr>
                <w:rFonts w:ascii="Chu Van An" w:hAnsi="Chu Van An" w:cs="Chu Van An"/>
                <w:bCs/>
                <w:i/>
                <w:sz w:val="24"/>
                <w:szCs w:val="24"/>
              </w:rPr>
              <w:t>n</w:t>
            </w:r>
            <w:r w:rsidRPr="004E7085">
              <w:rPr>
                <w:rFonts w:ascii="Chu Van An" w:hAnsi="Chu Van An" w:cs="Chu Van An"/>
                <w:bCs/>
                <w:sz w:val="24"/>
                <w:szCs w:val="24"/>
              </w:rPr>
              <w:t xml:space="preserve"> thì </w:t>
            </w:r>
            <w:r w:rsidRPr="004E7085">
              <w:rPr>
                <w:rFonts w:ascii="Chu Van An" w:hAnsi="Chu Van An" w:cs="Chu Van An"/>
                <w:bCs/>
                <w:i/>
                <w:sz w:val="24"/>
                <w:szCs w:val="24"/>
              </w:rPr>
              <w:t>u</w:t>
            </w:r>
            <w:r w:rsidRPr="004E7085">
              <w:rPr>
                <w:rFonts w:ascii="Chu Van An" w:hAnsi="Chu Van An" w:cs="Chu Van An"/>
                <w:bCs/>
                <w:i/>
                <w:sz w:val="24"/>
                <w:szCs w:val="24"/>
                <w:vertAlign w:val="subscript"/>
              </w:rPr>
              <w:t>n</w:t>
            </w:r>
            <w:r w:rsidRPr="004E7085">
              <w:rPr>
                <w:rFonts w:ascii="Chu Van An" w:hAnsi="Chu Van An" w:cs="Chu Van An"/>
                <w:bCs/>
                <w:sz w:val="24"/>
                <w:szCs w:val="24"/>
              </w:rPr>
              <w:t xml:space="preserve"> luôn chia hết cho 8.</w:t>
            </w:r>
          </w:p>
          <w:p w14:paraId="299C7E33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077" w:type="dxa"/>
            <w:shd w:val="clear" w:color="auto" w:fill="auto"/>
          </w:tcPr>
          <w:p w14:paraId="752D1F1C" w14:textId="556794D4" w:rsidR="00B96AA2" w:rsidRPr="004E7085" w:rsidRDefault="00B96AA2" w:rsidP="00B96AA2">
            <w:pPr>
              <w:spacing w:before="200" w:line="276" w:lineRule="auto"/>
              <w:mirrorIndents/>
              <w:jc w:val="center"/>
              <w:rPr>
                <w:rFonts w:ascii="Chu Van An" w:hAnsi="Chu Van An" w:cs="Chu Van An"/>
                <w:b/>
                <w:bCs/>
                <w:color w:val="0000FF"/>
                <w:sz w:val="20"/>
              </w:rPr>
            </w:pPr>
            <w:r w:rsidRPr="00704C06">
              <w:rPr>
                <w:rFonts w:ascii="Chu Van An" w:hAnsi="Chu Van An" w:cs="Chu Van An"/>
                <w:b/>
                <w:bCs/>
                <w:color w:val="0000FF"/>
                <w:sz w:val="20"/>
              </w:rPr>
              <w:t>Lời giải</w:t>
            </w:r>
          </w:p>
        </w:tc>
      </w:tr>
      <w:tr w:rsidR="00B96AA2" w:rsidRPr="004E7085" w14:paraId="29EDC72D" w14:textId="77777777" w:rsidTr="004E7085">
        <w:trPr>
          <w:trHeight w:val="1216"/>
        </w:trPr>
        <w:tc>
          <w:tcPr>
            <w:tcW w:w="5691" w:type="dxa"/>
            <w:shd w:val="clear" w:color="auto" w:fill="auto"/>
          </w:tcPr>
          <w:p w14:paraId="6E2B0039" w14:textId="02D74ECF" w:rsidR="00B96AA2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Cs/>
                <w:sz w:val="24"/>
                <w:szCs w:val="24"/>
              </w:rPr>
            </w:pPr>
            <w:r w:rsidRPr="004E7085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 xml:space="preserve">Câu </w:t>
            </w:r>
            <w:bookmarkStart w:id="38" w:name="c11q"/>
            <w:bookmarkEnd w:id="38"/>
            <w:r w:rsidRPr="004E7085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>11:</w:t>
            </w:r>
            <w:r w:rsidRPr="004E7085">
              <w:rPr>
                <w:rFonts w:ascii="Chu Van An" w:hAnsi="Chu Van An" w:cs="Chu Van An"/>
                <w:bCs/>
                <w:sz w:val="24"/>
                <w:szCs w:val="24"/>
              </w:rPr>
              <w:t xml:space="preserve">Chứng minh rằng với mọi </w:t>
            </w:r>
            <w:r w:rsidRPr="004E7085">
              <w:rPr>
                <w:rFonts w:ascii="Chu Van An" w:eastAsia="Twentieth Century" w:hAnsi="Chu Van An" w:cs="Chu Van An"/>
                <w:position w:val="-14"/>
                <w:sz w:val="24"/>
                <w:szCs w:val="24"/>
              </w:rPr>
              <w:object w:dxaOrig="3519" w:dyaOrig="400" w14:anchorId="3482FA2D">
                <v:shape id="_x0000_i1248" type="#_x0000_t75" style="width:176.25pt;height:20.25pt" o:ole="">
                  <v:imagedata r:id="rId378" o:title=""/>
                </v:shape>
                <o:OLEObject Type="Embed" ProgID="Equation.DSMT4" ShapeID="_x0000_i1248" DrawAspect="Content" ObjectID="_1688581293" r:id="rId379"/>
              </w:object>
            </w:r>
            <w:r w:rsidRPr="004E7085">
              <w:rPr>
                <w:rFonts w:ascii="Chu Van An" w:hAnsi="Chu Van An" w:cs="Chu Van An"/>
                <w:bCs/>
                <w:sz w:val="24"/>
                <w:szCs w:val="24"/>
              </w:rPr>
              <w:t xml:space="preserve"> chia hết cho 120.</w:t>
            </w:r>
          </w:p>
          <w:p w14:paraId="18F71ABE" w14:textId="5AC99FB3" w:rsidR="008331FC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bCs/>
                <w:sz w:val="24"/>
                <w:szCs w:val="24"/>
              </w:rPr>
            </w:pPr>
          </w:p>
          <w:p w14:paraId="04007B1C" w14:textId="217F95EC" w:rsidR="008331FC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bCs/>
                <w:sz w:val="24"/>
                <w:szCs w:val="24"/>
              </w:rPr>
            </w:pPr>
          </w:p>
          <w:p w14:paraId="36A753C7" w14:textId="77777777" w:rsidR="008331FC" w:rsidRPr="004E7085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bCs/>
                <w:sz w:val="24"/>
                <w:szCs w:val="24"/>
              </w:rPr>
            </w:pPr>
          </w:p>
          <w:p w14:paraId="02B48A17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077" w:type="dxa"/>
            <w:shd w:val="clear" w:color="auto" w:fill="auto"/>
          </w:tcPr>
          <w:p w14:paraId="5DC6AD28" w14:textId="01C55BF7" w:rsidR="00B96AA2" w:rsidRPr="004E7085" w:rsidRDefault="00B96AA2" w:rsidP="00B96AA2">
            <w:pPr>
              <w:spacing w:before="200" w:line="276" w:lineRule="auto"/>
              <w:mirrorIndents/>
              <w:jc w:val="center"/>
              <w:rPr>
                <w:rFonts w:ascii="Chu Van An" w:hAnsi="Chu Van An" w:cs="Chu Van An"/>
                <w:b/>
                <w:bCs/>
                <w:color w:val="0000FF"/>
                <w:sz w:val="20"/>
              </w:rPr>
            </w:pPr>
            <w:r w:rsidRPr="00704C06">
              <w:rPr>
                <w:rFonts w:ascii="Chu Van An" w:hAnsi="Chu Van An" w:cs="Chu Van An"/>
                <w:b/>
                <w:bCs/>
                <w:color w:val="0000FF"/>
                <w:sz w:val="20"/>
              </w:rPr>
              <w:lastRenderedPageBreak/>
              <w:t>Lời giải</w:t>
            </w:r>
          </w:p>
        </w:tc>
      </w:tr>
      <w:tr w:rsidR="00B96AA2" w:rsidRPr="004E7085" w14:paraId="5D7D9BD2" w14:textId="77777777" w:rsidTr="004E7085">
        <w:trPr>
          <w:trHeight w:val="1626"/>
        </w:trPr>
        <w:tc>
          <w:tcPr>
            <w:tcW w:w="5691" w:type="dxa"/>
            <w:shd w:val="clear" w:color="auto" w:fill="auto"/>
          </w:tcPr>
          <w:p w14:paraId="21FED58D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39" w:name="c12q"/>
            <w:bookmarkEnd w:id="39"/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12:</w:t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 xml:space="preserve">Chứng minh rằng </w:t>
            </w:r>
            <w:r w:rsidRPr="004E7085">
              <w:rPr>
                <w:rFonts w:ascii="Chu Van An" w:hAnsi="Chu Van An" w:cs="Chu Van An"/>
                <w:color w:val="000000"/>
                <w:sz w:val="24"/>
                <w:szCs w:val="24"/>
              </w:rPr>
              <w:t xml:space="preserve">tổng các góc trong của một đa giác lồi </w:t>
            </w:r>
            <w:r w:rsidRPr="004E7085">
              <w:rPr>
                <w:rFonts w:ascii="Chu Van An" w:eastAsia="Twentieth Century" w:hAnsi="Chu Van An" w:cs="Chu Van An"/>
                <w:position w:val="-6"/>
                <w:sz w:val="24"/>
                <w:szCs w:val="24"/>
              </w:rPr>
              <w:object w:dxaOrig="200" w:dyaOrig="220" w14:anchorId="1FC4635F">
                <v:shape id="_x0000_i1249" type="#_x0000_t75" style="width:9.75pt;height:10.5pt" o:ole="">
                  <v:imagedata r:id="rId380" o:title=""/>
                </v:shape>
                <o:OLEObject Type="Embed" ProgID="Equation.DSMT4" ShapeID="_x0000_i1249" DrawAspect="Content" ObjectID="_1688581294" r:id="rId381"/>
              </w:object>
            </w:r>
            <w:r w:rsidRPr="004E7085">
              <w:rPr>
                <w:rFonts w:ascii="Chu Van An" w:hAnsi="Chu Van An" w:cs="Chu Van An"/>
                <w:color w:val="000000"/>
                <w:sz w:val="24"/>
                <w:szCs w:val="24"/>
              </w:rPr>
              <w:t xml:space="preserve"> cạnh </w:t>
            </w:r>
            <w:r w:rsidRPr="004E7085">
              <w:rPr>
                <w:rFonts w:ascii="Chu Van An" w:eastAsia="Twentieth Century" w:hAnsi="Chu Van An" w:cs="Chu Van An"/>
                <w:position w:val="-16"/>
                <w:sz w:val="24"/>
                <w:szCs w:val="24"/>
              </w:rPr>
              <w:object w:dxaOrig="720" w:dyaOrig="440" w14:anchorId="4C24F0E1">
                <v:shape id="_x0000_i1250" type="#_x0000_t75" style="width:36pt;height:21.75pt" o:ole="">
                  <v:imagedata r:id="rId382" o:title=""/>
                </v:shape>
                <o:OLEObject Type="Embed" ProgID="Equation.DSMT4" ShapeID="_x0000_i1250" DrawAspect="Content" ObjectID="_1688581295" r:id="rId383"/>
              </w:object>
            </w:r>
            <w:r w:rsidRPr="004E7085">
              <w:rPr>
                <w:rFonts w:ascii="Chu Van An" w:hAnsi="Chu Van An" w:cs="Chu Van An"/>
                <w:color w:val="000000"/>
                <w:sz w:val="24"/>
                <w:szCs w:val="24"/>
              </w:rPr>
              <w:t xml:space="preserve"> là:</w:t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4E7085">
              <w:rPr>
                <w:rFonts w:ascii="Chu Van An" w:eastAsia="Twentieth Century" w:hAnsi="Chu Van An" w:cs="Chu Van An"/>
                <w:position w:val="-16"/>
                <w:sz w:val="24"/>
                <w:szCs w:val="24"/>
              </w:rPr>
              <w:object w:dxaOrig="1180" w:dyaOrig="499" w14:anchorId="4039B883">
                <v:shape id="_x0000_i1251" type="#_x0000_t75" style="width:58.5pt;height:24.75pt" o:ole="">
                  <v:imagedata r:id="rId384" o:title=""/>
                </v:shape>
                <o:OLEObject Type="Embed" ProgID="Equation.DSMT4" ShapeID="_x0000_i1251" DrawAspect="Content" ObjectID="_1688581296" r:id="rId385"/>
              </w:object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00E70DD1" w14:textId="77777777" w:rsidR="00B96AA2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  <w:p w14:paraId="7FCBE7BC" w14:textId="77777777" w:rsidR="008331FC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  <w:p w14:paraId="4E3DA6E3" w14:textId="77777777" w:rsidR="008331FC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  <w:p w14:paraId="3B19E8BE" w14:textId="77777777" w:rsidR="008331FC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  <w:p w14:paraId="3A6F084B" w14:textId="77777777" w:rsidR="008331FC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  <w:p w14:paraId="59C56FDA" w14:textId="77777777" w:rsidR="008331FC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  <w:p w14:paraId="485351A5" w14:textId="509E08D3" w:rsidR="008331FC" w:rsidRPr="004E7085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077" w:type="dxa"/>
            <w:shd w:val="clear" w:color="auto" w:fill="auto"/>
          </w:tcPr>
          <w:p w14:paraId="2717F779" w14:textId="0B65C922" w:rsidR="00B96AA2" w:rsidRPr="004E7085" w:rsidRDefault="00B96AA2" w:rsidP="00B96AA2">
            <w:pPr>
              <w:spacing w:before="200" w:line="276" w:lineRule="auto"/>
              <w:mirrorIndents/>
              <w:jc w:val="center"/>
              <w:rPr>
                <w:rFonts w:ascii="Chu Van An" w:hAnsi="Chu Van An" w:cs="Chu Van An"/>
                <w:b/>
                <w:bCs/>
                <w:color w:val="0000FF"/>
                <w:sz w:val="20"/>
              </w:rPr>
            </w:pPr>
            <w:r w:rsidRPr="00704C06">
              <w:rPr>
                <w:rFonts w:ascii="Chu Van An" w:hAnsi="Chu Van An" w:cs="Chu Van An"/>
                <w:b/>
                <w:bCs/>
                <w:color w:val="0000FF"/>
                <w:sz w:val="20"/>
              </w:rPr>
              <w:t>Lời giải</w:t>
            </w:r>
          </w:p>
        </w:tc>
      </w:tr>
      <w:tr w:rsidR="00B96AA2" w:rsidRPr="004E7085" w14:paraId="42E45DDD" w14:textId="77777777" w:rsidTr="004E7085">
        <w:trPr>
          <w:trHeight w:val="1640"/>
        </w:trPr>
        <w:tc>
          <w:tcPr>
            <w:tcW w:w="5691" w:type="dxa"/>
            <w:shd w:val="clear" w:color="auto" w:fill="auto"/>
          </w:tcPr>
          <w:p w14:paraId="36CFB057" w14:textId="4C45D95A" w:rsidR="00B96AA2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  <w:lang w:val="pt-BR"/>
              </w:rPr>
            </w:pPr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40" w:name="c13q"/>
            <w:bookmarkEnd w:id="40"/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13:</w:t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>Chứng minh rằng s</w:t>
            </w:r>
            <w:r w:rsidRPr="004E7085">
              <w:rPr>
                <w:rFonts w:ascii="Chu Van An" w:hAnsi="Chu Van An" w:cs="Chu Van An"/>
                <w:color w:val="000000"/>
                <w:sz w:val="24"/>
                <w:szCs w:val="24"/>
              </w:rPr>
              <w:t xml:space="preserve">ố đường chéo của một đa giác lồi </w:t>
            </w:r>
            <w:r w:rsidRPr="004E7085">
              <w:rPr>
                <w:rFonts w:ascii="Chu Van An" w:eastAsia="Twentieth Century" w:hAnsi="Chu Van An" w:cs="Chu Van An"/>
                <w:position w:val="-6"/>
                <w:sz w:val="24"/>
                <w:szCs w:val="24"/>
              </w:rPr>
              <w:object w:dxaOrig="200" w:dyaOrig="220" w14:anchorId="01684C17">
                <v:shape id="_x0000_i1252" type="#_x0000_t75" style="width:9.75pt;height:10.5pt" o:ole="">
                  <v:imagedata r:id="rId380" o:title=""/>
                </v:shape>
                <o:OLEObject Type="Embed" ProgID="Equation.DSMT4" ShapeID="_x0000_i1252" DrawAspect="Content" ObjectID="_1688581297" r:id="rId386"/>
              </w:object>
            </w:r>
            <w:r w:rsidRPr="004E7085">
              <w:rPr>
                <w:rFonts w:ascii="Chu Van An" w:hAnsi="Chu Van An" w:cs="Chu Van An"/>
                <w:color w:val="000000"/>
                <w:sz w:val="24"/>
                <w:szCs w:val="24"/>
              </w:rPr>
              <w:t xml:space="preserve"> cạnh </w:t>
            </w:r>
            <w:r w:rsidRPr="004E7085">
              <w:rPr>
                <w:rFonts w:ascii="Chu Van An" w:eastAsia="Twentieth Century" w:hAnsi="Chu Van An" w:cs="Chu Van An"/>
                <w:position w:val="-16"/>
                <w:sz w:val="24"/>
                <w:szCs w:val="24"/>
              </w:rPr>
              <w:object w:dxaOrig="740" w:dyaOrig="440" w14:anchorId="193BC14F">
                <v:shape id="_x0000_i1253" type="#_x0000_t75" style="width:37.5pt;height:21.75pt" o:ole="">
                  <v:imagedata r:id="rId387" o:title=""/>
                </v:shape>
                <o:OLEObject Type="Embed" ProgID="Equation.DSMT4" ShapeID="_x0000_i1253" DrawAspect="Content" ObjectID="_1688581298" r:id="rId388"/>
              </w:object>
            </w:r>
            <w:r w:rsidRPr="004E7085">
              <w:rPr>
                <w:rFonts w:ascii="Chu Van An" w:hAnsi="Chu Van An" w:cs="Chu Van An"/>
                <w:color w:val="000000"/>
                <w:sz w:val="24"/>
                <w:szCs w:val="24"/>
              </w:rPr>
              <w:t xml:space="preserve"> là: </w:t>
            </w:r>
            <w:r w:rsidRPr="004E7085">
              <w:rPr>
                <w:rFonts w:ascii="Chu Van An" w:eastAsia="Twentieth Century" w:hAnsi="Chu Van An" w:cs="Chu Van An"/>
                <w:color w:val="000000"/>
                <w:position w:val="-24"/>
                <w:sz w:val="24"/>
                <w:szCs w:val="24"/>
              </w:rPr>
              <w:object w:dxaOrig="900" w:dyaOrig="720" w14:anchorId="2473BAF6">
                <v:shape id="_x0000_i1254" type="#_x0000_t75" style="width:45pt;height:36pt" o:ole="">
                  <v:imagedata r:id="rId389" o:title=""/>
                </v:shape>
                <o:OLEObject Type="Embed" ProgID="Equation.DSMT4" ShapeID="_x0000_i1254" DrawAspect="Content" ObjectID="_1688581299" r:id="rId390"/>
              </w:object>
            </w:r>
            <w:r w:rsidRPr="004E7085">
              <w:rPr>
                <w:rFonts w:ascii="Chu Van An" w:hAnsi="Chu Van An" w:cs="Chu Van An"/>
                <w:sz w:val="24"/>
                <w:szCs w:val="24"/>
                <w:lang w:val="pt-BR"/>
              </w:rPr>
              <w:t>.</w:t>
            </w:r>
          </w:p>
          <w:p w14:paraId="2EB0264A" w14:textId="36B9C17F" w:rsidR="008331FC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  <w:lang w:val="pt-BR"/>
              </w:rPr>
            </w:pPr>
          </w:p>
          <w:p w14:paraId="0F40EC19" w14:textId="48AE2F15" w:rsidR="008331FC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  <w:lang w:val="pt-BR"/>
              </w:rPr>
            </w:pPr>
          </w:p>
          <w:p w14:paraId="5D5114B7" w14:textId="77777777" w:rsidR="008331FC" w:rsidRPr="004E7085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</w:p>
          <w:p w14:paraId="58ACC668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077" w:type="dxa"/>
            <w:shd w:val="clear" w:color="auto" w:fill="auto"/>
          </w:tcPr>
          <w:p w14:paraId="64704A6F" w14:textId="5AE1CBE2" w:rsidR="00B96AA2" w:rsidRPr="004E7085" w:rsidRDefault="00B96AA2" w:rsidP="00B96AA2">
            <w:pPr>
              <w:spacing w:before="200" w:line="276" w:lineRule="auto"/>
              <w:mirrorIndents/>
              <w:jc w:val="center"/>
              <w:rPr>
                <w:rFonts w:ascii="Chu Van An" w:hAnsi="Chu Van An" w:cs="Chu Van An"/>
                <w:b/>
                <w:bCs/>
                <w:color w:val="0000FF"/>
                <w:sz w:val="20"/>
              </w:rPr>
            </w:pPr>
            <w:r w:rsidRPr="00704C06">
              <w:rPr>
                <w:rFonts w:ascii="Chu Van An" w:hAnsi="Chu Van An" w:cs="Chu Van An"/>
                <w:b/>
                <w:bCs/>
                <w:color w:val="0000FF"/>
                <w:sz w:val="20"/>
              </w:rPr>
              <w:t>Lời giải</w:t>
            </w:r>
          </w:p>
        </w:tc>
      </w:tr>
      <w:tr w:rsidR="00B96AA2" w:rsidRPr="004E7085" w14:paraId="727C2928" w14:textId="77777777" w:rsidTr="004E7085">
        <w:trPr>
          <w:trHeight w:val="1626"/>
        </w:trPr>
        <w:tc>
          <w:tcPr>
            <w:tcW w:w="5691" w:type="dxa"/>
            <w:shd w:val="clear" w:color="auto" w:fill="auto"/>
          </w:tcPr>
          <w:p w14:paraId="4DF1C372" w14:textId="0660D8F0" w:rsidR="00B96AA2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color w:val="000000"/>
                <w:sz w:val="24"/>
                <w:szCs w:val="24"/>
                <w:lang w:val="pt-BR"/>
              </w:rPr>
            </w:pPr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41" w:name="c14q"/>
            <w:bookmarkEnd w:id="41"/>
            <w:r w:rsidRPr="004E7085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14:</w:t>
            </w:r>
            <w:r w:rsidRPr="004E7085">
              <w:rPr>
                <w:rFonts w:ascii="Chu Van An" w:hAnsi="Chu Van An" w:cs="Chu Van An"/>
                <w:sz w:val="24"/>
                <w:szCs w:val="24"/>
              </w:rPr>
              <w:t>Chứng minh rằng m</w:t>
            </w:r>
            <w:r w:rsidRPr="004E7085">
              <w:rPr>
                <w:rFonts w:ascii="Chu Van An" w:hAnsi="Chu Van An" w:cs="Chu Van An"/>
                <w:color w:val="000000"/>
                <w:sz w:val="24"/>
                <w:szCs w:val="24"/>
                <w:lang w:val="pt-BR"/>
              </w:rPr>
              <w:t xml:space="preserve">ọi </w:t>
            </w:r>
            <w:r w:rsidRPr="004E7085">
              <w:rPr>
                <w:rFonts w:ascii="Chu Van An" w:eastAsia="Twentieth Century" w:hAnsi="Chu Van An" w:cs="Chu Van An"/>
                <w:position w:val="-6"/>
                <w:sz w:val="24"/>
                <w:szCs w:val="24"/>
              </w:rPr>
              <w:object w:dxaOrig="200" w:dyaOrig="220" w14:anchorId="06D82462">
                <v:shape id="_x0000_i1255" type="#_x0000_t75" style="width:9.75pt;height:10.5pt" o:ole="">
                  <v:imagedata r:id="rId391" o:title=""/>
                </v:shape>
                <o:OLEObject Type="Embed" ProgID="Equation.DSMT4" ShapeID="_x0000_i1255" DrawAspect="Content" ObjectID="_1688581300" r:id="rId392"/>
              </w:object>
            </w:r>
            <w:r w:rsidRPr="004E7085">
              <w:rPr>
                <w:rFonts w:ascii="Chu Van An" w:hAnsi="Chu Van An" w:cs="Chu Van An"/>
                <w:color w:val="000000"/>
                <w:sz w:val="24"/>
                <w:szCs w:val="24"/>
              </w:rPr>
              <w:t xml:space="preserve"> </w:t>
            </w:r>
            <w:r w:rsidRPr="004E7085">
              <w:rPr>
                <w:rFonts w:ascii="Chu Van An" w:hAnsi="Chu Van An" w:cs="Chu Van An"/>
                <w:color w:val="000000"/>
                <w:sz w:val="24"/>
                <w:szCs w:val="24"/>
                <w:lang w:val="pt-BR"/>
              </w:rPr>
              <w:t xml:space="preserve">- giác lồi </w:t>
            </w:r>
            <w:r w:rsidRPr="004E7085">
              <w:rPr>
                <w:rFonts w:ascii="Chu Van An" w:eastAsia="Twentieth Century" w:hAnsi="Chu Van An" w:cs="Chu Van An"/>
                <w:position w:val="-16"/>
                <w:sz w:val="24"/>
                <w:szCs w:val="24"/>
                <w:lang w:val="pt-BR"/>
              </w:rPr>
              <w:object w:dxaOrig="720" w:dyaOrig="440" w14:anchorId="2CF8777E">
                <v:shape id="_x0000_i1256" type="#_x0000_t75" style="width:36pt;height:21.75pt" o:ole="">
                  <v:imagedata r:id="rId393" o:title=""/>
                </v:shape>
                <o:OLEObject Type="Embed" ProgID="Equation.DSMT4" ShapeID="_x0000_i1256" DrawAspect="Content" ObjectID="_1688581301" r:id="rId394"/>
              </w:object>
            </w:r>
            <w:r w:rsidRPr="004E7085">
              <w:rPr>
                <w:rFonts w:ascii="Chu Van An" w:hAnsi="Chu Van An" w:cs="Chu Van An"/>
                <w:color w:val="000000"/>
                <w:sz w:val="24"/>
                <w:szCs w:val="24"/>
                <w:lang w:val="pt-BR"/>
              </w:rPr>
              <w:t xml:space="preserve"> đều được chia thành hữu hạn ngũ giác lồi.</w:t>
            </w:r>
          </w:p>
          <w:p w14:paraId="4C6F2164" w14:textId="5E60C7A0" w:rsidR="008331FC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color w:val="000000"/>
                <w:sz w:val="24"/>
                <w:szCs w:val="24"/>
                <w:lang w:val="pt-BR"/>
              </w:rPr>
            </w:pPr>
          </w:p>
          <w:p w14:paraId="41D73E36" w14:textId="797A6578" w:rsidR="008331FC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color w:val="000000"/>
                <w:sz w:val="24"/>
                <w:szCs w:val="24"/>
                <w:lang w:val="pt-BR"/>
              </w:rPr>
            </w:pPr>
          </w:p>
          <w:p w14:paraId="6793B436" w14:textId="28757321" w:rsidR="008331FC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color w:val="000000"/>
                <w:sz w:val="24"/>
                <w:szCs w:val="24"/>
                <w:lang w:val="pt-BR"/>
              </w:rPr>
            </w:pPr>
          </w:p>
          <w:p w14:paraId="3CCE87F7" w14:textId="5A42D370" w:rsidR="008331FC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color w:val="000000"/>
                <w:sz w:val="24"/>
                <w:szCs w:val="24"/>
                <w:lang w:val="pt-BR"/>
              </w:rPr>
            </w:pPr>
          </w:p>
          <w:p w14:paraId="50B65F2E" w14:textId="77777777" w:rsidR="008331FC" w:rsidRPr="004E7085" w:rsidRDefault="008331FC" w:rsidP="00B96AA2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</w:p>
          <w:p w14:paraId="4EE3D64A" w14:textId="77777777" w:rsidR="00B96AA2" w:rsidRPr="004E7085" w:rsidRDefault="00B96AA2" w:rsidP="00B96AA2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077" w:type="dxa"/>
            <w:shd w:val="clear" w:color="auto" w:fill="auto"/>
          </w:tcPr>
          <w:p w14:paraId="382159BB" w14:textId="23578638" w:rsidR="00B96AA2" w:rsidRPr="004E7085" w:rsidRDefault="00B96AA2" w:rsidP="00B96AA2">
            <w:pPr>
              <w:spacing w:before="200" w:line="276" w:lineRule="auto"/>
              <w:mirrorIndents/>
              <w:jc w:val="center"/>
              <w:rPr>
                <w:rFonts w:ascii="Chu Van An" w:hAnsi="Chu Van An" w:cs="Chu Van An"/>
                <w:b/>
                <w:bCs/>
                <w:color w:val="0000FF"/>
                <w:sz w:val="20"/>
              </w:rPr>
            </w:pPr>
            <w:r w:rsidRPr="00704C06">
              <w:rPr>
                <w:rFonts w:ascii="Chu Van An" w:hAnsi="Chu Van An" w:cs="Chu Van An"/>
                <w:b/>
                <w:bCs/>
                <w:color w:val="0000FF"/>
                <w:sz w:val="20"/>
              </w:rPr>
              <w:t>Lời giải</w:t>
            </w:r>
          </w:p>
        </w:tc>
      </w:tr>
    </w:tbl>
    <w:p w14:paraId="6B16282B" w14:textId="47364669" w:rsidR="006A5715" w:rsidRPr="004E7085" w:rsidRDefault="006A5715" w:rsidP="004C4F30">
      <w:pPr>
        <w:spacing w:line="240" w:lineRule="auto"/>
        <w:ind w:left="992"/>
        <w:rPr>
          <w:rFonts w:ascii="Chu Van An" w:hAnsi="Chu Van An" w:cs="Chu Van An"/>
          <w:b/>
          <w:color w:val="8B008B"/>
          <w:sz w:val="24"/>
          <w:szCs w:val="24"/>
          <w:u w:val="single"/>
        </w:rPr>
      </w:pPr>
    </w:p>
    <w:sectPr w:rsidR="006A5715" w:rsidRPr="004E7085">
      <w:headerReference w:type="default" r:id="rId395"/>
      <w:pgSz w:w="12240" w:h="15840"/>
      <w:pgMar w:top="993" w:right="720" w:bottom="709" w:left="851" w:header="425" w:footer="9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5493C" w14:textId="77777777" w:rsidR="00976E32" w:rsidRDefault="00976E32">
      <w:pPr>
        <w:spacing w:after="0" w:line="240" w:lineRule="auto"/>
      </w:pPr>
      <w:r>
        <w:separator/>
      </w:r>
    </w:p>
  </w:endnote>
  <w:endnote w:type="continuationSeparator" w:id="0">
    <w:p w14:paraId="512CABDD" w14:textId="77777777" w:rsidR="00976E32" w:rsidRDefault="00976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hu Van 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wentieth Centur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Yu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MU Serif">
    <w:panose1 w:val="02000603000000000000"/>
    <w:charset w:val="00"/>
    <w:family w:val="modern"/>
    <w:notTrueType/>
    <w:pitch w:val="variable"/>
    <w:sig w:usb0="E10002FF" w:usb1="5201E9EB" w:usb2="02000004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MU Serif Extra">
    <w:panose1 w:val="02000603000000000000"/>
    <w:charset w:val="00"/>
    <w:family w:val="modern"/>
    <w:notTrueType/>
    <w:pitch w:val="variable"/>
    <w:sig w:usb0="A100027F" w:usb1="5001E9EB" w:usb2="00000004" w:usb3="00000000" w:csb0="00000117" w:csb1="00000000"/>
  </w:font>
  <w:font w:name="CMU Serif Upright Italic">
    <w:panose1 w:val="02000603000000000000"/>
    <w:charset w:val="00"/>
    <w:family w:val="modern"/>
    <w:notTrueType/>
    <w:pitch w:val="variable"/>
    <w:sig w:usb0="E10002FF" w:usb1="5201E1EB" w:usb2="00000004" w:usb3="00000000" w:csb0="0000011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 15 Chops">
    <w:panose1 w:val="000004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EB83D" w14:textId="77777777" w:rsidR="00976E32" w:rsidRDefault="00976E32">
      <w:pPr>
        <w:spacing w:after="0" w:line="240" w:lineRule="auto"/>
      </w:pPr>
      <w:r>
        <w:separator/>
      </w:r>
    </w:p>
  </w:footnote>
  <w:footnote w:type="continuationSeparator" w:id="0">
    <w:p w14:paraId="7BF8A45C" w14:textId="77777777" w:rsidR="00976E32" w:rsidRDefault="00976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502C" w14:textId="669D4976" w:rsidR="0024493E" w:rsidRDefault="00F463E0">
    <w:pPr>
      <w:spacing w:line="240" w:lineRule="auto"/>
      <w:ind w:left="992" w:hanging="566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47F8EBCA" wp14:editId="63948AC6">
              <wp:simplePos x="0" y="0"/>
              <wp:positionH relativeFrom="column">
                <wp:posOffset>-82550</wp:posOffset>
              </wp:positionH>
              <wp:positionV relativeFrom="paragraph">
                <wp:posOffset>241300</wp:posOffset>
              </wp:positionV>
              <wp:extent cx="148590" cy="102870"/>
              <wp:effectExtent l="0" t="0" r="22860" b="11430"/>
              <wp:wrapNone/>
              <wp:docPr id="2" name="Oval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590" cy="102870"/>
                      </a:xfrm>
                      <a:prstGeom prst="ellipse">
                        <a:avLst/>
                      </a:prstGeom>
                      <a:solidFill>
                        <a:srgbClr val="FFC000"/>
                      </a:solidFill>
                      <a:ln w="15875" cap="flat" cmpd="sng">
                        <a:solidFill>
                          <a:srgbClr val="0000CC"/>
                        </a:solidFill>
                        <a:prstDash val="dot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F8D4E89" w14:textId="77777777" w:rsidR="0024493E" w:rsidRDefault="0024493E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47F8EBCA" id="Oval 2" o:spid="_x0000_s1165" style="position:absolute;left:0;text-align:left;margin-left:-6.5pt;margin-top:19pt;width:11.7pt;height:8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" fillcolor="#ffc000" strokecolor="#00c" strokeweight="1.25pt">
              <v:stroke dashstyle="dot" startarrowwidth="narrow" startarrowlength="short" endarrowwidth="narrow" endarrowlength="short"/>
              <v:textbox inset="2.53958mm,2.53958mm,2.53958mm,2.53958mm">
                <w:txbxContent>
                  <w:p w14:paraId="4F8D4E89" w14:textId="77777777" w:rsidR="0024493E" w:rsidRDefault="0024493E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oval>
          </w:pict>
        </mc:Fallback>
      </mc:AlternateContent>
    </w:r>
    <w:r w:rsidR="0024493E">
      <w:rPr>
        <w:noProof/>
      </w:rPr>
      <mc:AlternateContent>
        <mc:Choice Requires="wpg">
          <w:drawing>
            <wp:anchor distT="0" distB="0" distL="0" distR="0" simplePos="0" relativeHeight="251658240" behindDoc="1" locked="0" layoutInCell="1" hidden="0" allowOverlap="1" wp14:anchorId="06F3A517" wp14:editId="52058838">
              <wp:simplePos x="0" y="0"/>
              <wp:positionH relativeFrom="column">
                <wp:posOffset>-83185</wp:posOffset>
              </wp:positionH>
              <wp:positionV relativeFrom="paragraph">
                <wp:posOffset>-60325</wp:posOffset>
              </wp:positionV>
              <wp:extent cx="7017385" cy="9801225"/>
              <wp:effectExtent l="0" t="0" r="0" b="9525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17385" cy="9801225"/>
                        <a:chOff x="1837308" y="0"/>
                        <a:chExt cx="7017385" cy="7619090"/>
                      </a:xfrm>
                    </wpg:grpSpPr>
                    <wpg:grpSp>
                      <wpg:cNvPr id="929" name="Group 926"/>
                      <wpg:cNvGrpSpPr/>
                      <wpg:grpSpPr>
                        <a:xfrm>
                          <a:off x="1837308" y="0"/>
                          <a:ext cx="7017385" cy="7619090"/>
                          <a:chOff x="-21352" y="1400"/>
                          <a:chExt cx="7018168" cy="9802827"/>
                        </a:xfrm>
                      </wpg:grpSpPr>
                      <wps:wsp>
                        <wps:cNvPr id="930" name="Rectangle 927"/>
                        <wps:cNvSpPr/>
                        <wps:spPr>
                          <a:xfrm>
                            <a:off x="-21352" y="1400"/>
                            <a:ext cx="7018150" cy="972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2194F91" w14:textId="2B23286B" w:rsidR="0024493E" w:rsidRDefault="0024493E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  <w:p w14:paraId="7ED25940" w14:textId="77777777" w:rsidR="0024493E" w:rsidRDefault="0024493E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931" name="Group 928"/>
                        <wpg:cNvGrpSpPr/>
                        <wpg:grpSpPr>
                          <a:xfrm>
                            <a:off x="-21352" y="1400"/>
                            <a:ext cx="7018168" cy="9802827"/>
                            <a:chOff x="-57550" y="12075"/>
                            <a:chExt cx="7018217" cy="10101957"/>
                          </a:xfrm>
                        </wpg:grpSpPr>
                        <wpg:grpSp>
                          <wpg:cNvPr id="932" name="Group 929"/>
                          <wpg:cNvGrpSpPr/>
                          <wpg:grpSpPr>
                            <a:xfrm>
                              <a:off x="-57550" y="12075"/>
                              <a:ext cx="6974616" cy="451083"/>
                              <a:chOff x="-57550" y="12075"/>
                              <a:chExt cx="6974616" cy="451083"/>
                            </a:xfrm>
                          </wpg:grpSpPr>
                          <wpg:grpSp>
                            <wpg:cNvPr id="933" name="Group 930"/>
                            <wpg:cNvGrpSpPr/>
                            <wpg:grpSpPr>
                              <a:xfrm>
                                <a:off x="-57550" y="40078"/>
                                <a:ext cx="6974616" cy="423080"/>
                                <a:chOff x="-57550" y="40078"/>
                                <a:chExt cx="6974616" cy="423080"/>
                              </a:xfrm>
                            </wpg:grpSpPr>
                            <wpg:grpSp>
                              <wpg:cNvPr id="934" name="Group 931"/>
                              <wpg:cNvGrpSpPr/>
                              <wpg:grpSpPr>
                                <a:xfrm>
                                  <a:off x="-57550" y="40078"/>
                                  <a:ext cx="6974616" cy="423080"/>
                                  <a:chOff x="-57550" y="40078"/>
                                  <a:chExt cx="6974616" cy="423080"/>
                                </a:xfrm>
                              </wpg:grpSpPr>
                              <wps:wsp>
                                <wps:cNvPr id="935" name="Diagonal Stripe 932"/>
                                <wps:cNvSpPr/>
                                <wps:spPr>
                                  <a:xfrm rot="-5400000" flipH="1">
                                    <a:off x="3228857" y="-3245505"/>
                                    <a:ext cx="401802" cy="6974616"/>
                                  </a:xfrm>
                                  <a:prstGeom prst="diagStripe">
                                    <a:avLst>
                                      <a:gd name="adj" fmla="val 0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EEDCF6"/>
                                      </a:gs>
                                      <a:gs pos="83000">
                                        <a:srgbClr val="FFFFFF"/>
                                      </a:gs>
                                      <a:gs pos="91000">
                                        <a:srgbClr val="FFFF66"/>
                                      </a:gs>
                                      <a:gs pos="100000">
                                        <a:srgbClr val="0000CC"/>
                                      </a:gs>
                                    </a:gsLst>
                                    <a:path path="circle">
                                      <a:fillToRect l="50000" t="50000" r="50000" b="50000"/>
                                    </a:path>
                                    <a:tileRect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086B15C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36" name="Rectangle: Rounded Corners 933"/>
                                <wps:cNvSpPr/>
                                <wps:spPr>
                                  <a:xfrm flipH="1">
                                    <a:off x="40943" y="40078"/>
                                    <a:ext cx="45719" cy="423080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chemeClr val="accent1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6B8A6F63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37" name="Rectangle: Rounded Corners 934"/>
                                <wps:cNvSpPr/>
                                <wps:spPr>
                                  <a:xfrm>
                                    <a:off x="137547" y="61728"/>
                                    <a:ext cx="45722" cy="380974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0A560B45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38" name="Rectangle: Rounded Corners 935"/>
                                <wps:cNvSpPr/>
                                <wps:spPr>
                                  <a:xfrm flipH="1">
                                    <a:off x="223296" y="41413"/>
                                    <a:ext cx="45722" cy="375897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0000CC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394D6CC7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39" name="Star: 5 Points 936"/>
                                <wps:cNvSpPr/>
                                <wps:spPr>
                                  <a:xfrm>
                                    <a:off x="269016" y="99898"/>
                                    <a:ext cx="223283" cy="223283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0827A2F8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40" name="Star: 5 Points 937"/>
                                <wps:cNvSpPr/>
                                <wps:spPr>
                                  <a:xfrm>
                                    <a:off x="563540" y="80576"/>
                                    <a:ext cx="152743" cy="152218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6B1F49B3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41" name="Star: 5 Points 938"/>
                                <wps:cNvSpPr/>
                                <wps:spPr>
                                  <a:xfrm>
                                    <a:off x="831568" y="77446"/>
                                    <a:ext cx="131846" cy="131847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0B6077B0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g:grpSp>
                              <wpg:cNvPr id="942" name="Group 939"/>
                              <wpg:cNvGrpSpPr/>
                              <wpg:grpSpPr>
                                <a:xfrm>
                                  <a:off x="1015476" y="56275"/>
                                  <a:ext cx="1535647" cy="191388"/>
                                  <a:chOff x="1015476" y="56275"/>
                                  <a:chExt cx="1535647" cy="191388"/>
                                </a:xfrm>
                              </wpg:grpSpPr>
                              <wps:wsp>
                                <wps:cNvPr id="943" name="Rectangle: Rounded Corners 940"/>
                                <wps:cNvSpPr/>
                                <wps:spPr>
                                  <a:xfrm rot="5400570">
                                    <a:off x="1687733" y="-615839"/>
                                    <a:ext cx="191133" cy="1535615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0000CC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3ECF35D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44" name="Rectangle: Rounded Corners 941"/>
                                <wps:cNvSpPr/>
                                <wps:spPr>
                                  <a:xfrm rot="5400570" flipH="1">
                                    <a:off x="1687835" y="-542686"/>
                                    <a:ext cx="161457" cy="1389300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EFFD5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CF15546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s:wsp>
                              <wps:cNvPr id="945" name="Rectangle: Rounded Corners 942"/>
                              <wps:cNvSpPr/>
                              <wps:spPr>
                                <a:xfrm rot="5400570" flipH="1">
                                  <a:off x="4773044" y="-110447"/>
                                  <a:ext cx="15872" cy="39189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EEFED2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A95D6C9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946" name="Rectangle 943"/>
                            <wps:cNvSpPr/>
                            <wps:spPr>
                              <a:xfrm>
                                <a:off x="1185908" y="12075"/>
                                <a:ext cx="1297305" cy="3505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DC680F" w14:textId="77777777" w:rsidR="0024493E" w:rsidRDefault="0024493E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Chu Van An" w:eastAsia="Chu Van An" w:hAnsi="Chu Van An" w:cs="Chu Van An"/>
                                      <w:b/>
                                      <w:color w:val="0000CC"/>
                                      <w:sz w:val="20"/>
                                    </w:rPr>
                                    <w:t>FB: Duong Hung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  <wpg:grpSp>
                          <wpg:cNvPr id="947" name="Group 944"/>
                          <wpg:cNvGrpSpPr/>
                          <wpg:grpSpPr>
                            <a:xfrm>
                              <a:off x="-36170" y="9626991"/>
                              <a:ext cx="6996837" cy="487041"/>
                              <a:chOff x="-36170" y="9626991"/>
                              <a:chExt cx="6996837" cy="487041"/>
                            </a:xfrm>
                          </wpg:grpSpPr>
                          <wpg:grpSp>
                            <wpg:cNvPr id="948" name="Group 945"/>
                            <wpg:cNvGrpSpPr/>
                            <wpg:grpSpPr>
                              <a:xfrm rot="10800000">
                                <a:off x="-36170" y="9626991"/>
                                <a:ext cx="6996837" cy="408726"/>
                                <a:chOff x="-102665" y="9374468"/>
                                <a:chExt cx="6996837" cy="408726"/>
                              </a:xfrm>
                            </wpg:grpSpPr>
                            <wpg:grpSp>
                              <wpg:cNvPr id="949" name="Group 946"/>
                              <wpg:cNvGrpSpPr/>
                              <wpg:grpSpPr>
                                <a:xfrm>
                                  <a:off x="-102665" y="9405053"/>
                                  <a:ext cx="6996837" cy="378140"/>
                                  <a:chOff x="-102665" y="9405053"/>
                                  <a:chExt cx="6996837" cy="378140"/>
                                </a:xfrm>
                              </wpg:grpSpPr>
                              <wps:wsp>
                                <wps:cNvPr id="950" name="Diagonal Stripe 947"/>
                                <wps:cNvSpPr/>
                                <wps:spPr>
                                  <a:xfrm rot="-5400000" flipH="1">
                                    <a:off x="3207185" y="6096206"/>
                                    <a:ext cx="377138" cy="6996837"/>
                                  </a:xfrm>
                                  <a:prstGeom prst="diagStripe">
                                    <a:avLst>
                                      <a:gd name="adj" fmla="val 0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EEDCF6"/>
                                      </a:gs>
                                      <a:gs pos="2000">
                                        <a:srgbClr val="EEDCF6"/>
                                      </a:gs>
                                      <a:gs pos="57000">
                                        <a:srgbClr val="FFFFFF"/>
                                      </a:gs>
                                      <a:gs pos="93000">
                                        <a:srgbClr val="FFFF66"/>
                                      </a:gs>
                                      <a:gs pos="100000">
                                        <a:srgbClr val="0000CC"/>
                                      </a:gs>
                                    </a:gsLst>
                                    <a:path path="circle">
                                      <a:fillToRect l="50000" t="50000" r="50000" b="50000"/>
                                    </a:path>
                                    <a:tileRect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39056EF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1" name="Rectangle: Rounded Corners 948"/>
                                <wps:cNvSpPr/>
                                <wps:spPr>
                                  <a:xfrm flipH="1">
                                    <a:off x="21890" y="9405396"/>
                                    <a:ext cx="45722" cy="356407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chemeClr val="accent1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6B127CBB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2" name="Rectangle: Rounded Corners 949"/>
                                <wps:cNvSpPr/>
                                <wps:spPr>
                                  <a:xfrm flipH="1">
                                    <a:off x="127593" y="9405053"/>
                                    <a:ext cx="45719" cy="336528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484ED8AB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3" name="Rectangle: Rounded Corners 950"/>
                                <wps:cNvSpPr/>
                                <wps:spPr>
                                  <a:xfrm>
                                    <a:off x="211865" y="9415687"/>
                                    <a:ext cx="45719" cy="325895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0000CC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53B1C2D2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4" name="Star: 5 Points 951"/>
                                <wps:cNvSpPr/>
                                <wps:spPr>
                                  <a:xfrm>
                                    <a:off x="340955" y="9526282"/>
                                    <a:ext cx="151345" cy="176677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3F5F3CF2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5" name="Star: 5 Points 952"/>
                                <wps:cNvSpPr/>
                                <wps:spPr>
                                  <a:xfrm>
                                    <a:off x="626707" y="9505597"/>
                                    <a:ext cx="128219" cy="128676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19D79481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6" name="Star: 5 Points 953"/>
                                <wps:cNvSpPr/>
                                <wps:spPr>
                                  <a:xfrm>
                                    <a:off x="893414" y="9486391"/>
                                    <a:ext cx="98581" cy="85250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1981A898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g:grpSp>
                              <wpg:cNvPr id="957" name="Group 954"/>
                              <wpg:cNvGrpSpPr/>
                              <wpg:grpSpPr>
                                <a:xfrm>
                                  <a:off x="1015475" y="9539194"/>
                                  <a:ext cx="1535647" cy="191388"/>
                                  <a:chOff x="1015475" y="9539194"/>
                                  <a:chExt cx="1535647" cy="191388"/>
                                </a:xfrm>
                              </wpg:grpSpPr>
                              <wps:wsp>
                                <wps:cNvPr id="958" name="Rectangle: Rounded Corners 955"/>
                                <wps:cNvSpPr/>
                                <wps:spPr>
                                  <a:xfrm rot="5400570">
                                    <a:off x="1687732" y="8867080"/>
                                    <a:ext cx="191133" cy="1535615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0000CC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4322A5E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9" name="Rectangle: Rounded Corners 956"/>
                                <wps:cNvSpPr/>
                                <wps:spPr>
                                  <a:xfrm rot="5400570" flipH="1">
                                    <a:off x="1687834" y="8940233"/>
                                    <a:ext cx="161457" cy="1389300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EFFD5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013AEF9" w14:textId="77777777" w:rsidR="0024493E" w:rsidRDefault="0024493E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s:wsp>
                              <wps:cNvPr id="961" name="Rectangle: Rounded Corners 957"/>
                              <wps:cNvSpPr/>
                              <wps:spPr>
                                <a:xfrm rot="5400570">
                                  <a:off x="1668445" y="7678104"/>
                                  <a:ext cx="47116" cy="3494574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C000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98E5C4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1095" name="Rectangle: Rounded Corners 958"/>
                              <wps:cNvSpPr/>
                              <wps:spPr>
                                <a:xfrm rot="5400570" flipH="1">
                                  <a:off x="5554107" y="9186488"/>
                                  <a:ext cx="15872" cy="391896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EEFED2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2E43198" w14:textId="77777777" w:rsidR="0024493E" w:rsidRDefault="0024493E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1096" name="Rectangle 959"/>
                            <wps:cNvSpPr/>
                            <wps:spPr>
                              <a:xfrm>
                                <a:off x="4459298" y="9687590"/>
                                <a:ext cx="1484666" cy="4264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C71F04D" w14:textId="77777777" w:rsidR="0024493E" w:rsidRDefault="0024493E">
                                  <w:pPr>
                                    <w:spacing w:line="258" w:lineRule="auto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rFonts w:ascii="Chu Van An" w:eastAsia="Chu Van An" w:hAnsi="Chu Van An" w:cs="Chu Van An"/>
                                      <w:b/>
                                      <w:color w:val="0000CC"/>
                                      <w:sz w:val="21"/>
                                    </w:rPr>
                                    <w:t>WORD XINH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1097" name="Right Triangle 960"/>
                        <wps:cNvSpPr/>
                        <wps:spPr>
                          <a:xfrm flipH="1">
                            <a:off x="152380" y="54591"/>
                            <a:ext cx="6757035" cy="340045"/>
                          </a:xfrm>
                          <a:prstGeom prst="rtTriangle">
                            <a:avLst/>
                          </a:prstGeom>
                          <a:gradFill>
                            <a:gsLst>
                              <a:gs pos="0">
                                <a:srgbClr val="FEEDD6"/>
                              </a:gs>
                              <a:gs pos="12384">
                                <a:srgbClr val="FCF5DD"/>
                              </a:gs>
                              <a:gs pos="40000">
                                <a:srgbClr val="F9FFE7"/>
                              </a:gs>
                              <a:gs pos="89000">
                                <a:srgbClr val="FAFCE3"/>
                              </a:gs>
                              <a:gs pos="93000">
                                <a:srgbClr val="E6FFFE"/>
                              </a:gs>
                              <a:gs pos="100000">
                                <a:srgbClr val="0000CC"/>
                              </a:gs>
                            </a:gsLst>
                            <a:lin ang="5400000" scaled="0"/>
                          </a:gradFill>
                          <a:ln>
                            <a:noFill/>
                          </a:ln>
                        </wps:spPr>
                        <wps:txbx>
                          <w:txbxContent>
                            <w:p w14:paraId="58E8DB7F" w14:textId="77777777" w:rsidR="0024493E" w:rsidRDefault="0024493E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F3A517" id="Group 21" o:spid="_x0000_s1166" style="position:absolute;left:0;text-align:left;margin-left:-6.55pt;margin-top:-4.75pt;width:552.55pt;height:771.75pt;z-index:-251658240;mso-wrap-distance-left:0;mso-wrap-distance-right:0;mso-position-horizontal-relative:text;mso-position-vertical-relative:text;mso-width-relative:margin;mso-height-relative:margin" coordorigin="18373" coordsize="70173,76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">
              <v:group id="Group 926" o:spid="_x0000_s1167" style="position:absolute;left:18373;width:70173;height:76190" coordorigin="-213,14" coordsize="70181,98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TaS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">
                <v:rect id="Rectangle 927" o:spid="_x0000_s1168" style="position:absolute;left:-213;top:14;width:70180;height:972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" filled="f" stroked="f">
                  <v:textbox inset="2.53958mm,2.53958mm,2.53958mm,2.53958mm">
                    <w:txbxContent>
                      <w:p w14:paraId="42194F91" w14:textId="2B23286B" w:rsidR="0024493E" w:rsidRDefault="0024493E">
                        <w:pPr>
                          <w:spacing w:after="0" w:line="240" w:lineRule="auto"/>
                          <w:textDirection w:val="btLr"/>
                        </w:pPr>
                      </w:p>
                      <w:p w14:paraId="7ED25940" w14:textId="77777777" w:rsidR="0024493E" w:rsidRDefault="0024493E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group id="Group 928" o:spid="_x0000_s1169" style="position:absolute;left:-213;top:14;width:70181;height:98028" coordorigin="-575,120" coordsize="70182,101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xJ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sFbmsDtTDgCcnkFAAD//wMAUEsBAi0AFAAGAAgAAAAhANvh9svuAAAAhQEAABMAAAAAAAAA&#10;AAAAAAAAAAAAAFtDb250ZW50X1R5cGVzXS54bWxQSwECLQAUAAYACAAAACEAWvQsW78AAAAVAQAA&#10;CwAAAAAAAAAAAAAAAAAfAQAAX3JlbHMvLnJlbHNQSwECLQAUAAYACAAAACEA3PqsScYAAADcAAAA&#10;DwAAAAAAAAAAAAAAAAAHAgAAZHJzL2Rvd25yZXYueG1sUEsFBgAAAAADAAMAtwAAAPoCAAAAAA==&#10;">
                  <v:group id="Group 929" o:spid="_x0000_s1170" style="position:absolute;left:-575;top:120;width:69745;height:4511" coordorigin="-575,120" coordsize="69746,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DI+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sEyTeDvTDgCcv0LAAD//wMAUEsBAi0AFAAGAAgAAAAhANvh9svuAAAAhQEAABMAAAAAAAAA&#10;AAAAAAAAAAAAAFtDb250ZW50X1R5cGVzXS54bWxQSwECLQAUAAYACAAAACEAWvQsW78AAAAVAQAA&#10;CwAAAAAAAAAAAAAAAAAfAQAAX3JlbHMvLnJlbHNQSwECLQAUAAYACAAAACEALCgyPsYAAADcAAAA&#10;DwAAAAAAAAAAAAAAAAAHAgAAZHJzL2Rvd25yZXYueG1sUEsFBgAAAAADAAMAtwAAAPoCAAAAAA==&#10;">
                    <v:group id="Group 930" o:spid="_x0000_s1171" style="position:absolute;left:-575;top:400;width:69745;height:4231" coordorigin="-575,400" coordsize="69746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Jel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">
                      <v:group id="Group 931" o:spid="_x0000_s1172" style="position:absolute;left:-575;top:400;width:69745;height:4231" coordorigin="-575,400" coordsize="69746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Q/R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">
                        <v:shape id="Diagonal Stripe 932" o:spid="_x0000_s1173" style="position:absolute;left:32289;top:-32455;width:4018;height:69745;rotation:90;flip:x;visibility:visible;mso-wrap-style:square;v-text-anchor:middle" coordsize="401802,69746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" adj="-11796480,,5400" path="m,l,,401802,,,6974616,,xe" fillcolor="#eedcf6" stroked="f">
                          <v:fill color2="#00c" focusposition=".5,.5" focussize="" colors="0 #eedcf6;54395f white;59638f #ff6;1 #00c" focus="100%" type="gradientRadial"/>
                          <v:stroke joinstyle="miter"/>
                          <v:formulas/>
                          <v:path arrowok="t" o:connecttype="custom" o:connectlocs="0,0;0,0;401802,0;0,6974616;0,0" o:connectangles="0,0,0,0,0" textboxrect="0,0,401802,6974616"/>
                          <v:textbox inset="2.53958mm,2.53958mm,2.53958mm,2.53958mm">
                            <w:txbxContent>
                              <w:p w14:paraId="2086B15C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roundrect id="Rectangle: Rounded Corners 933" o:spid="_x0000_s1174" style="position:absolute;left:409;top:400;width:457;height:4231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" fillcolor="#4f81bd [3204]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6B8A6F63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34" o:spid="_x0000_s1175" style="position:absolute;left:1375;top:617;width:457;height:38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" fillcolor="yellow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0A560B45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35" o:spid="_x0000_s1176" style="position:absolute;left:2232;top:414;width:458;height:3759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" fillcolor="#00c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394D6CC7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shape id="Star: 5 Points 936" o:spid="_x0000_s1177" style="position:absolute;left:2690;top:998;width:2232;height:2233;visibility:visible;mso-wrap-style:square;v-text-anchor:middle" coordsize="223283,2232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" adj="-11796480,,5400" path="m,85286r85287,1l111642,r26354,85287l223283,85286r-68999,52710l180640,223282,111642,170572,42643,223282,68999,137996,,85286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85286;85287,85287;111642,0;137996,85287;223283,85286;154284,137996;180640,223282;111642,170572;42643,223282;68999,137996;0,85286" o:connectangles="0,0,0,0,0,0,0,0,0,0,0" textboxrect="0,0,223283,223283"/>
                          <v:textbox inset="2.53958mm,2.53958mm,2.53958mm,2.53958mm">
                            <w:txbxContent>
                              <w:p w14:paraId="0827A2F8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Star: 5 Points 937" o:spid="_x0000_s1178" style="position:absolute;left:5635;top:805;width:1527;height:1522;visibility:visible;mso-wrap-style:square;v-text-anchor:middle" coordsize="152743,1522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" adj="-11796480,,5400" path="m,58142r58343,l76372,,94400,58142r58343,l105542,94076r18030,58142l76372,116283,29171,152218,47201,94076,,58142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58142;58343,58142;76372,0;94400,58142;152743,58142;105542,94076;123572,152218;76372,116283;29171,152218;47201,94076;0,58142" o:connectangles="0,0,0,0,0,0,0,0,0,0,0" textboxrect="0,0,152743,152218"/>
                          <v:textbox inset="2.53958mm,2.53958mm,2.53958mm,2.53958mm">
                            <w:txbxContent>
                              <w:p w14:paraId="6B1F49B3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Star: 5 Points 938" o:spid="_x0000_s1179" style="position:absolute;left:8315;top:774;width:1319;height:1318;visibility:visible;mso-wrap-style:square;v-text-anchor:middle" coordsize="131846,1318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" adj="-11796480,,5400" path="m,50361r50361,l65923,,81485,50361r50361,l91103,81486r15563,50361l65923,100721,25180,131847,40743,81486,,50361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50361;50361,50361;65923,0;81485,50361;131846,50361;91103,81486;106666,131847;65923,100721;25180,131847;40743,81486;0,50361" o:connectangles="0,0,0,0,0,0,0,0,0,0,0" textboxrect="0,0,131846,131847"/>
                          <v:textbox inset="2.53958mm,2.53958mm,2.53958mm,2.53958mm">
                            <w:txbxContent>
                              <w:p w14:paraId="0B6077B0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</v:group>
                      <v:group id="Group 939" o:spid="_x0000_s1180" style="position:absolute;left:10154;top:562;width:15357;height:1914" coordorigin="10154,562" coordsize="15356,1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kFD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">
                        <v:roundrect id="Rectangle: Rounded Corners 940" o:spid="_x0000_s1181" style="position:absolute;left:16877;top:-6159;width:1911;height:15357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" fillcolor="#00c" stroked="f">
                          <v:textbox inset="2.53958mm,2.53958mm,2.53958mm,2.53958mm">
                            <w:txbxContent>
                              <w:p w14:paraId="33ECF35D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41" o:spid="_x0000_s1182" style="position:absolute;left:16879;top:-5428;width:1614;height:13893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" fillcolor="#feffd5" stroked="f">
                          <v:textbox inset="2.53958mm,2.53958mm,2.53958mm,2.53958mm">
                            <w:txbxContent>
                              <w:p w14:paraId="6CF15546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</v:group>
                      <v:roundrect id="Rectangle: Rounded Corners 942" o:spid="_x0000_s1183" style="position:absolute;left:47730;top:-1105;width:159;height:3919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" fillcolor="#eefed2" stroked="f">
                        <v:textbox inset="2.53958mm,2.53958mm,2.53958mm,2.53958mm">
                          <w:txbxContent>
                            <w:p w14:paraId="0A95D6C9" w14:textId="77777777" w:rsidR="0024493E" w:rsidRDefault="0024493E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oundrect>
                    </v:group>
                    <v:rect id="Rectangle 943" o:spid="_x0000_s1184" style="position:absolute;left:11859;top:120;width:12973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" filled="f" stroked="f">
                      <v:textbox inset="2.53958mm,1.2694mm,2.53958mm,1.2694mm">
                        <w:txbxContent>
                          <w:p w14:paraId="6BDC680F" w14:textId="77777777" w:rsidR="0024493E" w:rsidRDefault="0024493E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Chu Van An" w:eastAsia="Chu Van An" w:hAnsi="Chu Van An" w:cs="Chu Van An"/>
                                <w:b/>
                                <w:color w:val="0000CC"/>
                                <w:sz w:val="20"/>
                              </w:rPr>
                              <w:t>FB: Duong Hung</w:t>
                            </w:r>
                          </w:p>
                        </w:txbxContent>
                      </v:textbox>
                    </v:rect>
                  </v:group>
                  <v:group id="Group 944" o:spid="_x0000_s1185" style="position:absolute;left:-361;top:96269;width:69967;height:4871" coordorigin="-361,96269" coordsize="69968,4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eLb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A5f4G/M+EIyM0vAAAA//8DAFBLAQItABQABgAIAAAAIQDb4fbL7gAAAIUBAAATAAAAAAAA&#10;AAAAAAAAAAAAAABbQ29udGVudF9UeXBlc10ueG1sUEsBAi0AFAAGAAgAAAAhAFr0LFu/AAAAFQEA&#10;AAsAAAAAAAAAAAAAAAAAHwEAAF9yZWxzLy5yZWxzUEsBAi0AFAAGAAgAAAAhAGRZ4tvHAAAA3AAA&#10;AA8AAAAAAAAAAAAAAAAABwIAAGRycy9kb3ducmV2LnhtbFBLBQYAAAAAAwADALcAAAD7AgAAAAA=&#10;">
                    <v:group id="Group 945" o:spid="_x0000_s1186" style="position:absolute;left:-361;top:96269;width:69967;height:4088;rotation:180" coordorigin="-1026,93744" coordsize="69968,4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">
                      <v:group id="Group 946" o:spid="_x0000_s1187" style="position:absolute;left:-1026;top:94050;width:69967;height:3781" coordorigin="-1026,94050" coordsize="69968,3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tMyxgAAANw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pDME/g7E46AXP8CAAD//wMAUEsBAi0AFAAGAAgAAAAhANvh9svuAAAAhQEAABMAAAAAAAAA&#10;AAAAAAAAAAAAAFtDb250ZW50X1R5cGVzXS54bWxQSwECLQAUAAYACAAAACEAWvQsW78AAAAVAQAA&#10;CwAAAAAAAAAAAAAAAAAfAQAAX3JlbHMvLnJlbHNQSwECLQAUAAYACAAAACEAeorTMsYAAADcAAAA&#10;DwAAAAAAAAAAAAAAAAAHAgAAZHJzL2Rvd25yZXYueG1sUEsFBgAAAAADAAMAtwAAAPoCAAAAAA==&#10;">
                        <v:shape id="Diagonal Stripe 947" o:spid="_x0000_s1188" style="position:absolute;left:32072;top:60962;width:3771;height:69967;rotation:90;flip:x;visibility:visible;mso-wrap-style:square;v-text-anchor:middle" coordsize="377138,699683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" adj="-11796480,,5400" path="m,l,,377138,,,6996837,,xe" fillcolor="#eedcf6" stroked="f">
                          <v:fill color2="#00c" focusposition=".5,.5" focussize="" colors="0 #eedcf6;1311f #eedcf6;37356f white;60948f #ff6;1 #00c" focus="100%" type="gradientRadial"/>
                          <v:stroke joinstyle="miter"/>
                          <v:formulas/>
                          <v:path arrowok="t" o:connecttype="custom" o:connectlocs="0,0;0,0;377138,0;0,6996837;0,0" o:connectangles="0,0,0,0,0" textboxrect="0,0,377138,6996837"/>
                          <v:textbox inset="2.53958mm,2.53958mm,2.53958mm,2.53958mm">
                            <w:txbxContent>
                              <w:p w14:paraId="339056EF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roundrect id="Rectangle: Rounded Corners 948" o:spid="_x0000_s1189" style="position:absolute;left:218;top:94053;width:458;height:3565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" fillcolor="#4f81bd [3204]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6B127CBB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49" o:spid="_x0000_s1190" style="position:absolute;left:1275;top:94050;width:458;height:3365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" fillcolor="yellow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484ED8AB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50" o:spid="_x0000_s1191" style="position:absolute;left:2118;top:94156;width:457;height:3259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" fillcolor="#00c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53B1C2D2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shape id="Star: 5 Points 951" o:spid="_x0000_s1192" style="position:absolute;left:3409;top:95262;width:1514;height:1767;visibility:visible;mso-wrap-style:square;v-text-anchor:middle" coordsize="151345,17667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" adj="-11796480,,5400" path="m,67484r57809,1l75673,,93536,67485r57809,-1l104576,109192r17865,67485l75673,134968,28904,176677,46769,109192,,67484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67484;57809,67485;75673,0;93536,67485;151345,67484;104576,109192;122441,176677;75673,134968;28904,176677;46769,109192;0,67484" o:connectangles="0,0,0,0,0,0,0,0,0,0,0" textboxrect="0,0,151345,176677"/>
                          <v:textbox inset="2.53958mm,2.53958mm,2.53958mm,2.53958mm">
                            <w:txbxContent>
                              <w:p w14:paraId="3F5F3CF2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Star: 5 Points 952" o:spid="_x0000_s1193" style="position:absolute;left:6267;top:95055;width:1282;height:1287;visibility:visible;mso-wrap-style:square;v-text-anchor:middle" coordsize="128219,1286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" adj="-11796480,,5400" path="m,49150r48976,l64110,,79243,49150r48976,l88597,79526r15134,49150l64110,98299,24488,128676,39622,79526,,49150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49150;48976,49150;64110,0;79243,49150;128219,49150;88597,79526;103731,128676;64110,98299;24488,128676;39622,79526;0,49150" o:connectangles="0,0,0,0,0,0,0,0,0,0,0" textboxrect="0,0,128219,128676"/>
                          <v:textbox inset="2.53958mm,2.53958mm,2.53958mm,2.53958mm">
                            <w:txbxContent>
                              <w:p w14:paraId="19D79481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Star: 5 Points 953" o:spid="_x0000_s1194" style="position:absolute;left:8934;top:94863;width:985;height:853;visibility:visible;mso-wrap-style:square;v-text-anchor:middle" coordsize="98581,852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" adj="-11796480,,5400" path="m,32563r37655,l49291,,60926,32563r37655,l68117,52687,79754,85250,49291,65125,18827,85250,30464,52687,,32563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32563;37655,32563;49291,0;60926,32563;98581,32563;68117,52687;79754,85250;49291,65125;18827,85250;30464,52687;0,32563" o:connectangles="0,0,0,0,0,0,0,0,0,0,0" textboxrect="0,0,98581,85250"/>
                          <v:textbox inset="2.53958mm,2.53958mm,2.53958mm,2.53958mm">
                            <w:txbxContent>
                              <w:p w14:paraId="1981A898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</v:group>
                      <v:group id="Group 954" o:spid="_x0000_s1195" style="position:absolute;left:10154;top:95391;width:15357;height:1914" coordorigin="10154,95391" coordsize="15356,1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HQG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l4XS/g7E46A3P4CAAD//wMAUEsBAi0AFAAGAAgAAAAhANvh9svuAAAAhQEAABMAAAAAAAAA&#10;AAAAAAAAAAAAAFtDb250ZW50X1R5cGVzXS54bWxQSwECLQAUAAYACAAAACEAWvQsW78AAAAVAQAA&#10;CwAAAAAAAAAAAAAAAAAfAQAAX3JlbHMvLnJlbHNQSwECLQAUAAYACAAAACEA4YB0BsYAAADcAAAA&#10;DwAAAAAAAAAAAAAAAAAHAgAAZHJzL2Rvd25yZXYueG1sUEsFBgAAAAADAAMAtwAAAPoCAAAAAA==&#10;">
                        <v:roundrect id="Rectangle: Rounded Corners 955" o:spid="_x0000_s1196" style="position:absolute;left:16877;top:88670;width:1911;height:15357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" fillcolor="#00c" stroked="f">
                          <v:textbox inset="2.53958mm,2.53958mm,2.53958mm,2.53958mm">
                            <w:txbxContent>
                              <w:p w14:paraId="54322A5E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56" o:spid="_x0000_s1197" style="position:absolute;left:16878;top:89402;width:1615;height:13893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" fillcolor="#feffd5" stroked="f">
                          <v:textbox inset="2.53958mm,2.53958mm,2.53958mm,2.53958mm">
                            <w:txbxContent>
                              <w:p w14:paraId="7013AEF9" w14:textId="77777777" w:rsidR="0024493E" w:rsidRDefault="0024493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</v:group>
                      <v:roundrect id="Rectangle: Rounded Corners 957" o:spid="_x0000_s1198" style="position:absolute;left:16684;top:76782;width:471;height:34944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" fillcolor="#ffc000" stroked="f">
                        <v:textbox inset="2.53958mm,2.53958mm,2.53958mm,2.53958mm">
                          <w:txbxContent>
                            <w:p w14:paraId="4B98E5C4" w14:textId="77777777" w:rsidR="0024493E" w:rsidRDefault="0024493E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oundrect>
                      <v:roundrect id="Rectangle: Rounded Corners 958" o:spid="_x0000_s1199" style="position:absolute;left:55541;top:91864;width:158;height:3919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" fillcolor="#eefed2" stroked="f">
                        <v:textbox inset="2.53958mm,2.53958mm,2.53958mm,2.53958mm">
                          <w:txbxContent>
                            <w:p w14:paraId="52E43198" w14:textId="77777777" w:rsidR="0024493E" w:rsidRDefault="0024493E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oundrect>
                    </v:group>
                    <v:rect id="Rectangle 959" o:spid="_x0000_s1200" style="position:absolute;left:44592;top:96875;width:14847;height:4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" filled="f" stroked="f">
                      <v:textbox inset="2.53958mm,1.2694mm,2.53958mm,1.2694mm">
                        <w:txbxContent>
                          <w:p w14:paraId="5C71F04D" w14:textId="77777777" w:rsidR="0024493E" w:rsidRDefault="0024493E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Chu Van An" w:eastAsia="Chu Van An" w:hAnsi="Chu Van An" w:cs="Chu Van An"/>
                                <w:b/>
                                <w:color w:val="0000CC"/>
                                <w:sz w:val="21"/>
                              </w:rPr>
                              <w:t>WORD XINH</w:t>
                            </w:r>
                          </w:p>
                        </w:txbxContent>
                      </v:textbox>
                    </v:rect>
                  </v:group>
                </v:group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960" o:spid="_x0000_s1201" type="#_x0000_t6" style="position:absolute;left:1523;top:545;width:67571;height:3401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" fillcolor="#feedd6" stroked="f">
                  <v:fill color2="#00c" colors="0 #feedd6;8116f #fcf5dd;26214f #f9ffe7;58327f #fafce3;60948f #e6fffe;1 #00c" focus="100%" type="gradient">
                    <o:fill v:ext="view" type="gradientUnscaled"/>
                  </v:fill>
                  <v:textbox inset="2.53958mm,2.53958mm,2.53958mm,2.53958mm">
                    <w:txbxContent>
                      <w:p w14:paraId="58E8DB7F" w14:textId="77777777" w:rsidR="0024493E" w:rsidRDefault="0024493E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  <w:r w:rsidR="0024493E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4EDB5B3B" wp14:editId="101E67A5">
              <wp:simplePos x="0" y="0"/>
              <wp:positionH relativeFrom="margin">
                <wp:posOffset>5681980</wp:posOffset>
              </wp:positionH>
              <wp:positionV relativeFrom="paragraph">
                <wp:posOffset>45720</wp:posOffset>
              </wp:positionV>
              <wp:extent cx="1169035" cy="236220"/>
              <wp:effectExtent l="0" t="0" r="0" b="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69035" cy="23622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rgbClr val="FFFF00"/>
                          </a:gs>
                          <a:gs pos="7000">
                            <a:srgbClr val="E6FFFE"/>
                          </a:gs>
                          <a:gs pos="93000">
                            <a:srgbClr val="F9FFE5"/>
                          </a:gs>
                          <a:gs pos="100000">
                            <a:srgbClr val="FFFF00"/>
                          </a:gs>
                        </a:gsLst>
                        <a:path path="circle">
                          <a:fillToRect l="50000" t="50000" r="50000" b="50000"/>
                        </a:path>
                        <a:tileRect/>
                      </a:gradFill>
                      <a:ln>
                        <a:noFill/>
                      </a:ln>
                    </wps:spPr>
                    <wps:txbx>
                      <w:txbxContent>
                        <w:p w14:paraId="67815430" w14:textId="77777777" w:rsidR="0024493E" w:rsidRDefault="0024493E">
                          <w:pPr>
                            <w:spacing w:line="258" w:lineRule="auto"/>
                            <w:textDirection w:val="btLr"/>
                          </w:pPr>
                          <w:r>
                            <w:rPr>
                              <w:rFonts w:ascii="CMU Serif Upright Italic" w:eastAsia="CMU Serif Upright Italic" w:hAnsi="CMU Serif Upright Italic" w:cs="CMU Serif Upright Italic"/>
                              <w:b/>
                              <w:i/>
                              <w:color w:val="C00000"/>
                              <w:sz w:val="20"/>
                            </w:rPr>
                            <w:t>New 2021-2022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EDB5B3B" id="Rectangle 7" o:spid="_x0000_s1202" style="position:absolute;left:0;text-align:left;margin-left:447.4pt;margin-top:3.6pt;width:92.05pt;height:18.6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" fillcolor="yellow" stroked="f">
              <v:fill color2="yellow" focusposition=".5,.5" focussize="" colors="0 yellow;4588f #e6fffe;60948f #f9ffe5;1 yellow" focus="100%" type="gradientRadial"/>
              <v:textbox inset="2.53958mm,1.2694mm,2.53958mm,1.2694mm">
                <w:txbxContent>
                  <w:p w14:paraId="67815430" w14:textId="77777777" w:rsidR="0024493E" w:rsidRDefault="0024493E">
                    <w:pPr>
                      <w:spacing w:line="258" w:lineRule="auto"/>
                      <w:textDirection w:val="btLr"/>
                    </w:pPr>
                    <w:r>
                      <w:rPr>
                        <w:rFonts w:ascii="CMU Serif Upright Italic" w:eastAsia="CMU Serif Upright Italic" w:hAnsi="CMU Serif Upright Italic" w:cs="CMU Serif Upright Italic"/>
                        <w:b/>
                        <w:i/>
                        <w:color w:val="C00000"/>
                        <w:sz w:val="20"/>
                      </w:rPr>
                      <w:t>New 2021-2022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24493E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7F150DAF" wp14:editId="71B5D660">
              <wp:simplePos x="0" y="0"/>
              <wp:positionH relativeFrom="column">
                <wp:posOffset>2416810</wp:posOffset>
              </wp:positionH>
              <wp:positionV relativeFrom="paragraph">
                <wp:posOffset>117475</wp:posOffset>
              </wp:positionV>
              <wp:extent cx="3381375" cy="323850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81375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94BFF7" w14:textId="15B2F25B" w:rsidR="0024493E" w:rsidRPr="00A942B2" w:rsidRDefault="0024493E">
                          <w:pPr>
                            <w:spacing w:line="258" w:lineRule="auto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>Full Chuyên đề dạy thêm lớp 11 mức 7+ cực chất</w:t>
                          </w:r>
                          <w:r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A942B2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F150DAF" id="Rectangle 4" o:spid="_x0000_s1203" style="position:absolute;left:0;text-align:left;margin-left:190.3pt;margin-top:9.25pt;width:266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" filled="f" stroked="f">
              <v:textbox inset="2.53958mm,1.2694mm,2.53958mm,1.2694mm">
                <w:txbxContent>
                  <w:p w14:paraId="6394BFF7" w14:textId="15B2F25B" w:rsidR="0024493E" w:rsidRPr="00A942B2" w:rsidRDefault="0024493E">
                    <w:pPr>
                      <w:spacing w:line="258" w:lineRule="auto"/>
                      <w:textDirection w:val="btLr"/>
                      <w:rPr>
                        <w:sz w:val="20"/>
                        <w:szCs w:val="20"/>
                      </w:rPr>
                    </w:pPr>
                    <w:r w:rsidRPr="00A942B2"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>Full Chuyên đề dạy thêm lớp 11 mức 7+ cực chất</w:t>
                    </w:r>
                    <w:r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 xml:space="preserve"> </w:t>
                    </w:r>
                    <w:r w:rsidRPr="00A942B2"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24493E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hidden="0" allowOverlap="1" wp14:anchorId="6C62E6B1" wp14:editId="293914BB">
              <wp:simplePos x="0" y="0"/>
              <wp:positionH relativeFrom="column">
                <wp:posOffset>-12699</wp:posOffset>
              </wp:positionH>
              <wp:positionV relativeFrom="paragraph">
                <wp:posOffset>-12699</wp:posOffset>
              </wp:positionV>
              <wp:extent cx="19050" cy="9677400"/>
              <wp:effectExtent l="0" t="0" r="0" b="0"/>
              <wp:wrapNone/>
              <wp:docPr id="22" name="Straight Arrow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5341238" y="0"/>
                        <a:ext cx="9525" cy="7560000"/>
                      </a:xfrm>
                      <a:prstGeom prst="straightConnector1">
                        <a:avLst/>
                      </a:prstGeom>
                      <a:noFill/>
                      <a:ln w="19050" cap="flat" cmpd="sng">
                        <a:solidFill>
                          <a:srgbClr val="0000CC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45DA539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2" o:spid="_x0000_s1026" type="#_x0000_t32" style="position:absolute;margin-left:-1pt;margin-top:-1pt;width:1.5pt;height:76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" strokecolor="#00c" strokeweight="1.5pt">
              <v:stroke startarrowwidth="narrow" startarrowlength="short" endarrowwidth="narrow" endarrowlength="short"/>
            </v:shape>
          </w:pict>
        </mc:Fallback>
      </mc:AlternateContent>
    </w:r>
    <w:r w:rsidR="0024493E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0DDD0A4D" wp14:editId="73E0E092">
              <wp:simplePos x="0" y="0"/>
              <wp:positionH relativeFrom="column">
                <wp:posOffset>6870700</wp:posOffset>
              </wp:positionH>
              <wp:positionV relativeFrom="paragraph">
                <wp:posOffset>-12699</wp:posOffset>
              </wp:positionV>
              <wp:extent cx="38100" cy="9601410"/>
              <wp:effectExtent l="0" t="0" r="0" b="0"/>
              <wp:wrapNone/>
              <wp:docPr id="23" name="Straight Arrow Connector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5336475" y="0"/>
                        <a:ext cx="19050" cy="7560000"/>
                      </a:xfrm>
                      <a:prstGeom prst="straightConnector1">
                        <a:avLst/>
                      </a:prstGeom>
                      <a:noFill/>
                      <a:ln w="19050" cap="flat" cmpd="sng">
                        <a:solidFill>
                          <a:schemeClr val="accent1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w14:anchorId="3DE93F45" id="Straight Arrow Connector 23" o:spid="_x0000_s1026" type="#_x0000_t32" style="position:absolute;margin-left:541pt;margin-top:-1pt;width:3pt;height:75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" strokecolor="#4f81bd [3204]" strokeweight="1.5pt">
              <v:stroke startarrowwidth="narrow" startarrowlength="short" endarrowwidth="narrow" endarrowlength="shor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6" type="#_x0000_t75" style="width:192pt;height:192pt" o:bullet="t">
        <v:imagedata r:id="rId1" o:title="blue-glass-button-shiny-round-d-web-icon-vector-illustration-isolated-white-background-blue-glass-button-shiny-round-d-web-icon-138095522"/>
      </v:shape>
    </w:pict>
  </w:numPicBullet>
  <w:numPicBullet w:numPicBulletId="1">
    <w:pict>
      <v:shape id="_x0000_i1207" type="#_x0000_t75" style="width:384pt;height:384pt" o:bullet="t">
        <v:imagedata r:id="rId2" o:title="unnamed (5)"/>
      </v:shape>
    </w:pict>
  </w:numPicBullet>
  <w:numPicBullet w:numPicBulletId="2">
    <w:pict>
      <v:shape id="_x0000_i1208" type="#_x0000_t75" style="width:61.5pt;height:42pt" o:bullet="t">
        <v:imagedata r:id="rId3" o:title="nut"/>
      </v:shape>
    </w:pict>
  </w:numPicBullet>
  <w:numPicBullet w:numPicBulletId="3">
    <w:pict>
      <v:shape id="_x0000_i1209" type="#_x0000_t75" style="width:137.25pt;height:104.25pt" o:bullet="t">
        <v:imagedata r:id="rId4" o:title="nut1"/>
      </v:shape>
    </w:pict>
  </w:numPicBullet>
  <w:numPicBullet w:numPicBulletId="4">
    <w:pict>
      <v:shape id="_x0000_i1210" type="#_x0000_t75" style="width:237pt;height:86.25pt" o:bullet="t">
        <v:imagedata r:id="rId5" o:title="360_F_30123453_k9D1ZkHYuQAl8qOn4bvCMspOjKhvkzoL"/>
      </v:shape>
    </w:pict>
  </w:numPicBullet>
  <w:numPicBullet w:numPicBulletId="5">
    <w:pict>
      <v:shape id="_x0000_i1211" type="#_x0000_t75" style="width:234.75pt;height:154.5pt" o:bullet="t">
        <v:imagedata r:id="rId6" o:title="nut 4"/>
      </v:shape>
    </w:pict>
  </w:numPicBullet>
  <w:numPicBullet w:numPicBulletId="6">
    <w:pict>
      <v:shape id="_x0000_i1212" type="#_x0000_t75" style="width:768pt;height:768pt" o:bullet="t">
        <v:imagedata r:id="rId7" o:title="1024px-Approve"/>
      </v:shape>
    </w:pict>
  </w:numPicBullet>
  <w:numPicBullet w:numPicBulletId="7">
    <w:pict>
      <v:shape id="_x0000_i1213" type="#_x0000_t75" style="width:675pt;height:675pt" o:bullet="t">
        <v:imagedata r:id="rId8" o:title="kisspng-computer-icons-check-mark-desktop-wallpaper-green-tick-5abe6d5f764a75"/>
      </v:shape>
    </w:pict>
  </w:numPicBullet>
  <w:numPicBullet w:numPicBulletId="8">
    <w:pict>
      <v:shape id="_x0000_i1214" type="#_x0000_t75" style="width:475.5pt;height:206.25pt" o:bullet="t">
        <v:imagedata r:id="rId9" o:title="nut 5"/>
      </v:shape>
    </w:pict>
  </w:numPicBullet>
  <w:abstractNum w:abstractNumId="0" w15:restartNumberingAfterBreak="0">
    <w:nsid w:val="01EB3FB4"/>
    <w:multiLevelType w:val="hybridMultilevel"/>
    <w:tmpl w:val="3CBECABE"/>
    <w:lvl w:ilvl="0" w:tplc="879A93DC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072D6D41"/>
    <w:multiLevelType w:val="hybridMultilevel"/>
    <w:tmpl w:val="283CFD96"/>
    <w:lvl w:ilvl="0" w:tplc="2532737A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C771C"/>
    <w:multiLevelType w:val="hybridMultilevel"/>
    <w:tmpl w:val="A0985744"/>
    <w:lvl w:ilvl="0" w:tplc="4D646F0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E3727"/>
    <w:multiLevelType w:val="hybridMultilevel"/>
    <w:tmpl w:val="2AE6366C"/>
    <w:lvl w:ilvl="0" w:tplc="F4DE74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47AEE"/>
    <w:multiLevelType w:val="hybridMultilevel"/>
    <w:tmpl w:val="84AEA7D4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A4040"/>
    <w:multiLevelType w:val="hybridMultilevel"/>
    <w:tmpl w:val="4C8E462E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B24AC"/>
    <w:multiLevelType w:val="hybridMultilevel"/>
    <w:tmpl w:val="473ACF72"/>
    <w:lvl w:ilvl="0" w:tplc="B7AE084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C767E"/>
    <w:multiLevelType w:val="hybridMultilevel"/>
    <w:tmpl w:val="D348ED1E"/>
    <w:lvl w:ilvl="0" w:tplc="FD1E1B0C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C0492"/>
    <w:multiLevelType w:val="hybridMultilevel"/>
    <w:tmpl w:val="25708344"/>
    <w:lvl w:ilvl="0" w:tplc="4D646F0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F7FE2"/>
    <w:multiLevelType w:val="hybridMultilevel"/>
    <w:tmpl w:val="CDF23AEE"/>
    <w:lvl w:ilvl="0" w:tplc="E744B65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8729A4"/>
    <w:multiLevelType w:val="hybridMultilevel"/>
    <w:tmpl w:val="DEE0B116"/>
    <w:lvl w:ilvl="0" w:tplc="246A5F1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D25D53"/>
    <w:multiLevelType w:val="hybridMultilevel"/>
    <w:tmpl w:val="3BA4703A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718EEA46">
      <w:numFmt w:val="bullet"/>
      <w:lvlText w:val=""/>
      <w:lvlJc w:val="left"/>
      <w:pPr>
        <w:ind w:left="1440" w:hanging="360"/>
      </w:pPr>
      <w:rPr>
        <w:rFonts w:ascii="Wingdings" w:eastAsia="Calibri" w:hAnsi="Wingdings" w:cs="Chu Van An" w:hint="default"/>
        <w:b/>
        <w:color w:val="000000" w:themeColor="text1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2C3CDD"/>
    <w:multiLevelType w:val="multilevel"/>
    <w:tmpl w:val="60D8A680"/>
    <w:lvl w:ilvl="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70037"/>
    <w:multiLevelType w:val="hybridMultilevel"/>
    <w:tmpl w:val="C70EDE30"/>
    <w:lvl w:ilvl="0" w:tplc="2B76D11A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44DAD"/>
    <w:multiLevelType w:val="multilevel"/>
    <w:tmpl w:val="4CBE723A"/>
    <w:lvl w:ilvl="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601A8"/>
    <w:multiLevelType w:val="hybridMultilevel"/>
    <w:tmpl w:val="70A879F4"/>
    <w:lvl w:ilvl="0" w:tplc="688C35D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23682E"/>
    <w:multiLevelType w:val="hybridMultilevel"/>
    <w:tmpl w:val="499AF346"/>
    <w:lvl w:ilvl="0" w:tplc="18BC5FE4">
      <w:numFmt w:val="bullet"/>
      <w:lvlText w:val="-"/>
      <w:lvlJc w:val="left"/>
      <w:pPr>
        <w:ind w:left="720" w:hanging="360"/>
      </w:pPr>
      <w:rPr>
        <w:rFonts w:ascii="Chu Van An" w:eastAsia="Chu Van An" w:hAnsi="Chu Van An" w:cs="Chu Van An" w:hint="default"/>
        <w:b/>
        <w:i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2E5B92"/>
    <w:multiLevelType w:val="hybridMultilevel"/>
    <w:tmpl w:val="8CAAE5A6"/>
    <w:lvl w:ilvl="0" w:tplc="F0FCB73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C423FE"/>
    <w:multiLevelType w:val="hybridMultilevel"/>
    <w:tmpl w:val="16946D16"/>
    <w:lvl w:ilvl="0" w:tplc="688C35D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780BF0"/>
    <w:multiLevelType w:val="hybridMultilevel"/>
    <w:tmpl w:val="5F06D924"/>
    <w:lvl w:ilvl="0" w:tplc="2532737A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996EC7"/>
    <w:multiLevelType w:val="hybridMultilevel"/>
    <w:tmpl w:val="2D9E5640"/>
    <w:lvl w:ilvl="0" w:tplc="BAD4D6B6">
      <w:start w:val="1"/>
      <w:numFmt w:val="bullet"/>
      <w:lvlText w:val=""/>
      <w:lvlPicBulletId w:val="5"/>
      <w:lvlJc w:val="left"/>
      <w:pPr>
        <w:ind w:left="8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1" w15:restartNumberingAfterBreak="0">
    <w:nsid w:val="3D535E6B"/>
    <w:multiLevelType w:val="hybridMultilevel"/>
    <w:tmpl w:val="8A3A6C86"/>
    <w:lvl w:ilvl="0" w:tplc="F350DA1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552367"/>
    <w:multiLevelType w:val="multilevel"/>
    <w:tmpl w:val="C53C08DA"/>
    <w:lvl w:ilvl="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64626"/>
    <w:multiLevelType w:val="hybridMultilevel"/>
    <w:tmpl w:val="B3C2A2D0"/>
    <w:lvl w:ilvl="0" w:tplc="B276E0EA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DC548E"/>
    <w:multiLevelType w:val="hybridMultilevel"/>
    <w:tmpl w:val="0F26749A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821C4"/>
    <w:multiLevelType w:val="hybridMultilevel"/>
    <w:tmpl w:val="9DC65A20"/>
    <w:lvl w:ilvl="0" w:tplc="F5CC56FC">
      <w:start w:val="1"/>
      <w:numFmt w:val="decimal"/>
      <w:lvlText w:val="Câu %1:"/>
      <w:lvlJc w:val="left"/>
      <w:pPr>
        <w:ind w:left="992" w:hanging="992"/>
      </w:pPr>
      <w:rPr>
        <w:rFonts w:ascii="Chu Van An" w:hAnsi="Chu Van An" w:cs="Chu Van An"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85D42"/>
    <w:multiLevelType w:val="hybridMultilevel"/>
    <w:tmpl w:val="F9000886"/>
    <w:lvl w:ilvl="0" w:tplc="E744B65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B629E0"/>
    <w:multiLevelType w:val="hybridMultilevel"/>
    <w:tmpl w:val="9F3C5D9A"/>
    <w:lvl w:ilvl="0" w:tplc="F0FCB73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654C54"/>
    <w:multiLevelType w:val="hybridMultilevel"/>
    <w:tmpl w:val="10CE32E8"/>
    <w:lvl w:ilvl="0" w:tplc="EA0A0116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07FE9"/>
    <w:multiLevelType w:val="hybridMultilevel"/>
    <w:tmpl w:val="BE5A3064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626751"/>
    <w:multiLevelType w:val="hybridMultilevel"/>
    <w:tmpl w:val="B7EC56F4"/>
    <w:lvl w:ilvl="0" w:tplc="879A93DC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1" w15:restartNumberingAfterBreak="0">
    <w:nsid w:val="706346EF"/>
    <w:multiLevelType w:val="hybridMultilevel"/>
    <w:tmpl w:val="06C29060"/>
    <w:lvl w:ilvl="0" w:tplc="A64666E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E4DE2"/>
    <w:multiLevelType w:val="hybridMultilevel"/>
    <w:tmpl w:val="4BC64CC4"/>
    <w:lvl w:ilvl="0" w:tplc="F4DE74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C5F32"/>
    <w:multiLevelType w:val="hybridMultilevel"/>
    <w:tmpl w:val="AB405796"/>
    <w:lvl w:ilvl="0" w:tplc="2532737A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0C5C44"/>
    <w:multiLevelType w:val="hybridMultilevel"/>
    <w:tmpl w:val="E1C49BD6"/>
    <w:lvl w:ilvl="0" w:tplc="879A93DC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75A57D7A"/>
    <w:multiLevelType w:val="hybridMultilevel"/>
    <w:tmpl w:val="FB92C510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77AE5"/>
    <w:multiLevelType w:val="multilevel"/>
    <w:tmpl w:val="EA8EFCFE"/>
    <w:lvl w:ilvl="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F7578A"/>
    <w:multiLevelType w:val="hybridMultilevel"/>
    <w:tmpl w:val="3FCE2102"/>
    <w:lvl w:ilvl="0" w:tplc="2B76D11A">
      <w:start w:val="1"/>
      <w:numFmt w:val="bullet"/>
      <w:lvlText w:val=""/>
      <w:lvlPicBulletId w:val="8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0F7862"/>
    <w:multiLevelType w:val="hybridMultilevel"/>
    <w:tmpl w:val="FDE61966"/>
    <w:lvl w:ilvl="0" w:tplc="F0FCB73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2E5AB8"/>
    <w:multiLevelType w:val="hybridMultilevel"/>
    <w:tmpl w:val="9130785C"/>
    <w:lvl w:ilvl="0" w:tplc="702812D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5D6CDE"/>
    <w:multiLevelType w:val="hybridMultilevel"/>
    <w:tmpl w:val="2F8ECE1A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ABB853DA">
      <w:numFmt w:val="bullet"/>
      <w:lvlText w:val=""/>
      <w:lvlJc w:val="left"/>
      <w:pPr>
        <w:ind w:left="1440" w:hanging="360"/>
      </w:pPr>
      <w:rPr>
        <w:rFonts w:ascii="Wingdings" w:eastAsia="Calibri" w:hAnsi="Wingdings" w:cs="Chu Van An" w:hint="default"/>
        <w:b/>
        <w:color w:val="000000" w:themeColor="text1"/>
        <w:sz w:val="24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36"/>
  </w:num>
  <w:num w:numId="4">
    <w:abstractNumId w:val="12"/>
  </w:num>
  <w:num w:numId="5">
    <w:abstractNumId w:val="40"/>
  </w:num>
  <w:num w:numId="6">
    <w:abstractNumId w:val="3"/>
  </w:num>
  <w:num w:numId="7">
    <w:abstractNumId w:val="11"/>
  </w:num>
  <w:num w:numId="8">
    <w:abstractNumId w:val="32"/>
  </w:num>
  <w:num w:numId="9">
    <w:abstractNumId w:val="38"/>
  </w:num>
  <w:num w:numId="10">
    <w:abstractNumId w:val="17"/>
  </w:num>
  <w:num w:numId="11">
    <w:abstractNumId w:val="30"/>
  </w:num>
  <w:num w:numId="12">
    <w:abstractNumId w:val="0"/>
  </w:num>
  <w:num w:numId="13">
    <w:abstractNumId w:val="27"/>
  </w:num>
  <w:num w:numId="14">
    <w:abstractNumId w:val="31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9"/>
  </w:num>
  <w:num w:numId="1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5"/>
  </w:num>
  <w:num w:numId="22">
    <w:abstractNumId w:val="34"/>
  </w:num>
  <w:num w:numId="23">
    <w:abstractNumId w:val="24"/>
  </w:num>
  <w:num w:numId="24">
    <w:abstractNumId w:val="29"/>
  </w:num>
  <w:num w:numId="25">
    <w:abstractNumId w:val="35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2"/>
  </w:num>
  <w:num w:numId="29">
    <w:abstractNumId w:val="37"/>
  </w:num>
  <w:num w:numId="30">
    <w:abstractNumId w:val="16"/>
  </w:num>
  <w:num w:numId="31">
    <w:abstractNumId w:val="9"/>
  </w:num>
  <w:num w:numId="32">
    <w:abstractNumId w:val="8"/>
  </w:num>
  <w:num w:numId="33">
    <w:abstractNumId w:val="20"/>
  </w:num>
  <w:num w:numId="34">
    <w:abstractNumId w:val="21"/>
  </w:num>
  <w:num w:numId="35">
    <w:abstractNumId w:val="6"/>
  </w:num>
  <w:num w:numId="36">
    <w:abstractNumId w:val="1"/>
  </w:num>
  <w:num w:numId="37">
    <w:abstractNumId w:val="28"/>
  </w:num>
  <w:num w:numId="38">
    <w:abstractNumId w:val="33"/>
  </w:num>
  <w:num w:numId="39">
    <w:abstractNumId w:val="23"/>
  </w:num>
  <w:num w:numId="40">
    <w:abstractNumId w:val="15"/>
  </w:num>
  <w:num w:numId="41">
    <w:abstractNumId w:val="26"/>
  </w:num>
  <w:num w:numId="42">
    <w:abstractNumId w:val="25"/>
  </w:num>
  <w:num w:numId="43">
    <w:abstractNumId w:val="10"/>
  </w:num>
  <w:num w:numId="44">
    <w:abstractNumId w:val="19"/>
  </w:num>
  <w:num w:numId="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E85"/>
    <w:rsid w:val="00027426"/>
    <w:rsid w:val="00037692"/>
    <w:rsid w:val="00060831"/>
    <w:rsid w:val="00072ECD"/>
    <w:rsid w:val="000D7E6A"/>
    <w:rsid w:val="000E1241"/>
    <w:rsid w:val="00113696"/>
    <w:rsid w:val="0019446F"/>
    <w:rsid w:val="00234284"/>
    <w:rsid w:val="0024493E"/>
    <w:rsid w:val="00296A2E"/>
    <w:rsid w:val="00303302"/>
    <w:rsid w:val="0031270D"/>
    <w:rsid w:val="0042625C"/>
    <w:rsid w:val="004357BF"/>
    <w:rsid w:val="00454130"/>
    <w:rsid w:val="004C4F30"/>
    <w:rsid w:val="004E7085"/>
    <w:rsid w:val="00523BD0"/>
    <w:rsid w:val="00610C71"/>
    <w:rsid w:val="006356CB"/>
    <w:rsid w:val="006A0482"/>
    <w:rsid w:val="006A5715"/>
    <w:rsid w:val="006D07EF"/>
    <w:rsid w:val="006E19E7"/>
    <w:rsid w:val="00775A4B"/>
    <w:rsid w:val="0078298F"/>
    <w:rsid w:val="007A7E85"/>
    <w:rsid w:val="007C4167"/>
    <w:rsid w:val="007E3335"/>
    <w:rsid w:val="0080590A"/>
    <w:rsid w:val="00832985"/>
    <w:rsid w:val="008331FC"/>
    <w:rsid w:val="008F73B3"/>
    <w:rsid w:val="008F7E5A"/>
    <w:rsid w:val="00976E32"/>
    <w:rsid w:val="0098483E"/>
    <w:rsid w:val="009C1385"/>
    <w:rsid w:val="009C59DC"/>
    <w:rsid w:val="00A942B2"/>
    <w:rsid w:val="00A94408"/>
    <w:rsid w:val="00AB7FB6"/>
    <w:rsid w:val="00AE189A"/>
    <w:rsid w:val="00AF0F7D"/>
    <w:rsid w:val="00AF6E38"/>
    <w:rsid w:val="00B77C21"/>
    <w:rsid w:val="00B96AA2"/>
    <w:rsid w:val="00BA2D1C"/>
    <w:rsid w:val="00C868A9"/>
    <w:rsid w:val="00CA6B05"/>
    <w:rsid w:val="00D154A4"/>
    <w:rsid w:val="00D22216"/>
    <w:rsid w:val="00D26173"/>
    <w:rsid w:val="00D93FEB"/>
    <w:rsid w:val="00DA3F3F"/>
    <w:rsid w:val="00E3713C"/>
    <w:rsid w:val="00E76256"/>
    <w:rsid w:val="00E9175F"/>
    <w:rsid w:val="00F463E0"/>
    <w:rsid w:val="00F52B0E"/>
    <w:rsid w:val="00FE1618"/>
    <w:rsid w:val="00FF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2AEED9"/>
  <w15:docId w15:val="{C30AA147-B6D1-460E-BA8F-21493FEB7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wentieth Century" w:eastAsia="Twentieth Century" w:hAnsi="Twentieth Century" w:cs="Twentieth Century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40" w:line="240" w:lineRule="auto"/>
      <w:outlineLvl w:val="0"/>
    </w:pPr>
    <w:rPr>
      <w:color w:val="4E6E1E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 w:line="240" w:lineRule="auto"/>
      <w:outlineLvl w:val="1"/>
    </w:pPr>
    <w:rPr>
      <w:color w:val="75A42D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40" w:after="0" w:line="240" w:lineRule="auto"/>
      <w:outlineLvl w:val="2"/>
    </w:pPr>
    <w:rPr>
      <w:color w:val="75A42D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3"/>
    </w:pPr>
    <w:rPr>
      <w:color w:val="75A42D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4"/>
    </w:pPr>
    <w:rPr>
      <w:smallCaps/>
      <w:color w:val="75A42D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smallCaps/>
      <w:color w:val="4E6E1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0" w:line="204" w:lineRule="auto"/>
    </w:pPr>
    <w:rPr>
      <w:smallCaps/>
      <w:color w:val="13477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spacing w:after="240" w:line="240" w:lineRule="auto"/>
    </w:pPr>
    <w:rPr>
      <w:color w:val="9ACD4C"/>
      <w:sz w:val="28"/>
      <w:szCs w:val="28"/>
    </w:r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942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42B2"/>
  </w:style>
  <w:style w:type="paragraph" w:styleId="Footer">
    <w:name w:val="footer"/>
    <w:basedOn w:val="Normal"/>
    <w:link w:val="FooterChar"/>
    <w:uiPriority w:val="99"/>
    <w:unhideWhenUsed/>
    <w:rsid w:val="00A942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42B2"/>
  </w:style>
  <w:style w:type="paragraph" w:styleId="ListParagraph">
    <w:name w:val="List Paragraph"/>
    <w:basedOn w:val="Normal"/>
    <w:link w:val="ListParagraphChar"/>
    <w:uiPriority w:val="34"/>
    <w:qFormat/>
    <w:rsid w:val="00A942B2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customStyle="1" w:styleId="ListParagraphChar">
    <w:name w:val="List Paragraph Char"/>
    <w:link w:val="ListParagraph"/>
    <w:uiPriority w:val="34"/>
    <w:qFormat/>
    <w:rsid w:val="00A942B2"/>
    <w:rPr>
      <w:rFonts w:ascii="Times New Roman" w:eastAsiaTheme="minorHAnsi" w:hAnsi="Times New Roman" w:cstheme="minorBidi"/>
      <w:sz w:val="24"/>
    </w:rPr>
  </w:style>
  <w:style w:type="paragraph" w:customStyle="1" w:styleId="Normal1">
    <w:name w:val="Normal_1"/>
    <w:qFormat/>
    <w:rsid w:val="001136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3">
    <w:name w:val="Normal_0_3"/>
    <w:qFormat/>
    <w:rsid w:val="00113696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msonormal0">
    <w:name w:val="msonormal"/>
    <w:basedOn w:val="Normal"/>
    <w:rsid w:val="00E76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faultChar">
    <w:name w:val="Default Char"/>
    <w:link w:val="Default"/>
    <w:locked/>
    <w:rsid w:val="00E76256"/>
    <w:rPr>
      <w:rFonts w:ascii="Calibri" w:eastAsia="Calibri" w:hAnsi="Calibri" w:cs="Calibri"/>
      <w:color w:val="000000"/>
      <w:sz w:val="24"/>
      <w:szCs w:val="24"/>
    </w:rPr>
  </w:style>
  <w:style w:type="paragraph" w:customStyle="1" w:styleId="Default">
    <w:name w:val="Default"/>
    <w:link w:val="DefaultChar"/>
    <w:rsid w:val="00E76256"/>
    <w:pPr>
      <w:autoSpaceDE w:val="0"/>
      <w:autoSpaceDN w:val="0"/>
      <w:adjustRightInd w:val="0"/>
      <w:spacing w:after="0" w:line="48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Vnbnnidung510pt">
    <w:name w:val="Văn bản nội dung (5) + 10 pt"/>
    <w:rsid w:val="00E76256"/>
    <w:rPr>
      <w:b/>
      <w:bCs/>
      <w:i/>
      <w:iCs/>
      <w:sz w:val="20"/>
      <w:szCs w:val="20"/>
      <w:lang w:bidi="ar-SA"/>
    </w:rPr>
  </w:style>
  <w:style w:type="character" w:customStyle="1" w:styleId="fontstyle01">
    <w:name w:val="fontstyle01"/>
    <w:rsid w:val="00E7625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76256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aliases w:val="tham khao"/>
    <w:basedOn w:val="TableNormal"/>
    <w:rsid w:val="0019446F"/>
    <w:pPr>
      <w:spacing w:after="0" w:line="240" w:lineRule="auto"/>
    </w:pPr>
    <w:rPr>
      <w:rFonts w:ascii="Calibri" w:eastAsia="Calibri" w:hAnsi="Calibri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4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4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8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6.bin"/><Relationship Id="rId299" Type="http://schemas.openxmlformats.org/officeDocument/2006/relationships/image" Target="media/image131.wmf"/><Relationship Id="rId21" Type="http://schemas.openxmlformats.org/officeDocument/2006/relationships/oleObject" Target="embeddings/oleObject9.bin"/><Relationship Id="rId63" Type="http://schemas.openxmlformats.org/officeDocument/2006/relationships/image" Target="media/image28.wmf"/><Relationship Id="rId159" Type="http://schemas.openxmlformats.org/officeDocument/2006/relationships/image" Target="media/image68.wmf"/><Relationship Id="rId324" Type="http://schemas.openxmlformats.org/officeDocument/2006/relationships/oleObject" Target="embeddings/oleObject186.bin"/><Relationship Id="rId366" Type="http://schemas.openxmlformats.org/officeDocument/2006/relationships/image" Target="media/image161.wmf"/><Relationship Id="rId170" Type="http://schemas.openxmlformats.org/officeDocument/2006/relationships/oleObject" Target="embeddings/oleObject100.bin"/><Relationship Id="rId226" Type="http://schemas.openxmlformats.org/officeDocument/2006/relationships/oleObject" Target="embeddings/oleObject129.bin"/><Relationship Id="rId268" Type="http://schemas.openxmlformats.org/officeDocument/2006/relationships/image" Target="media/image121.wmf"/><Relationship Id="rId32" Type="http://schemas.openxmlformats.org/officeDocument/2006/relationships/oleObject" Target="embeddings/oleObject18.bin"/><Relationship Id="rId74" Type="http://schemas.openxmlformats.org/officeDocument/2006/relationships/oleObject" Target="embeddings/oleObject44.bin"/><Relationship Id="rId128" Type="http://schemas.openxmlformats.org/officeDocument/2006/relationships/image" Target="media/image60.wmf"/><Relationship Id="rId335" Type="http://schemas.openxmlformats.org/officeDocument/2006/relationships/oleObject" Target="embeddings/oleObject193.bin"/><Relationship Id="rId377" Type="http://schemas.openxmlformats.org/officeDocument/2006/relationships/oleObject" Target="embeddings/oleObject214.bin"/><Relationship Id="rId5" Type="http://schemas.openxmlformats.org/officeDocument/2006/relationships/footnotes" Target="footnotes.xml"/><Relationship Id="rId181" Type="http://schemas.openxmlformats.org/officeDocument/2006/relationships/oleObject" Target="embeddings/oleObject106.bin"/><Relationship Id="rId237" Type="http://schemas.openxmlformats.org/officeDocument/2006/relationships/image" Target="media/image106.wmf"/><Relationship Id="rId279" Type="http://schemas.openxmlformats.org/officeDocument/2006/relationships/oleObject" Target="embeddings/oleObject158.bin"/><Relationship Id="rId43" Type="http://schemas.openxmlformats.org/officeDocument/2006/relationships/image" Target="media/image18.wmf"/><Relationship Id="rId139" Type="http://schemas.openxmlformats.org/officeDocument/2006/relationships/oleObject" Target="embeddings/oleObject79.bin"/><Relationship Id="rId290" Type="http://schemas.openxmlformats.org/officeDocument/2006/relationships/oleObject" Target="embeddings/oleObject165.bin"/><Relationship Id="rId304" Type="http://schemas.openxmlformats.org/officeDocument/2006/relationships/image" Target="media/image133.wmf"/><Relationship Id="rId346" Type="http://schemas.openxmlformats.org/officeDocument/2006/relationships/image" Target="media/image151.wmf"/><Relationship Id="rId388" Type="http://schemas.openxmlformats.org/officeDocument/2006/relationships/oleObject" Target="embeddings/oleObject220.bin"/><Relationship Id="rId85" Type="http://schemas.openxmlformats.org/officeDocument/2006/relationships/oleObject" Target="embeddings/oleObject50.bin"/><Relationship Id="rId150" Type="http://schemas.openxmlformats.org/officeDocument/2006/relationships/image" Target="media/image64.wmf"/><Relationship Id="rId192" Type="http://schemas.openxmlformats.org/officeDocument/2006/relationships/oleObject" Target="embeddings/oleObject112.bin"/><Relationship Id="rId206" Type="http://schemas.openxmlformats.org/officeDocument/2006/relationships/oleObject" Target="embeddings/oleObject119.bin"/><Relationship Id="rId248" Type="http://schemas.openxmlformats.org/officeDocument/2006/relationships/oleObject" Target="embeddings/oleObject140.bin"/><Relationship Id="rId12" Type="http://schemas.openxmlformats.org/officeDocument/2006/relationships/image" Target="media/image12.wmf"/><Relationship Id="rId108" Type="http://schemas.openxmlformats.org/officeDocument/2006/relationships/image" Target="media/image50.wmf"/><Relationship Id="rId315" Type="http://schemas.openxmlformats.org/officeDocument/2006/relationships/image" Target="media/image137.wmf"/><Relationship Id="rId357" Type="http://schemas.openxmlformats.org/officeDocument/2006/relationships/oleObject" Target="embeddings/oleObject204.bin"/><Relationship Id="rId54" Type="http://schemas.openxmlformats.org/officeDocument/2006/relationships/oleObject" Target="embeddings/oleObject34.bin"/><Relationship Id="rId96" Type="http://schemas.openxmlformats.org/officeDocument/2006/relationships/image" Target="media/image44.wmf"/><Relationship Id="rId161" Type="http://schemas.openxmlformats.org/officeDocument/2006/relationships/image" Target="media/image69.wmf"/><Relationship Id="rId217" Type="http://schemas.openxmlformats.org/officeDocument/2006/relationships/image" Target="media/image96.wmf"/><Relationship Id="rId259" Type="http://schemas.openxmlformats.org/officeDocument/2006/relationships/oleObject" Target="embeddings/oleObject146.bin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67.bin"/><Relationship Id="rId270" Type="http://schemas.openxmlformats.org/officeDocument/2006/relationships/oleObject" Target="embeddings/oleObject152.bin"/><Relationship Id="rId326" Type="http://schemas.openxmlformats.org/officeDocument/2006/relationships/oleObject" Target="embeddings/oleObject188.bin"/><Relationship Id="rId65" Type="http://schemas.openxmlformats.org/officeDocument/2006/relationships/image" Target="media/image29.wmf"/><Relationship Id="rId130" Type="http://schemas.openxmlformats.org/officeDocument/2006/relationships/image" Target="media/image61.wmf"/><Relationship Id="rId368" Type="http://schemas.openxmlformats.org/officeDocument/2006/relationships/image" Target="media/image162.wmf"/><Relationship Id="rId172" Type="http://schemas.openxmlformats.org/officeDocument/2006/relationships/image" Target="media/image74.wmf"/><Relationship Id="rId228" Type="http://schemas.openxmlformats.org/officeDocument/2006/relationships/oleObject" Target="embeddings/oleObject130.bin"/><Relationship Id="rId281" Type="http://schemas.openxmlformats.org/officeDocument/2006/relationships/oleObject" Target="embeddings/oleObject160.bin"/><Relationship Id="rId337" Type="http://schemas.openxmlformats.org/officeDocument/2006/relationships/oleObject" Target="embeddings/oleObject194.bin"/><Relationship Id="rId34" Type="http://schemas.openxmlformats.org/officeDocument/2006/relationships/oleObject" Target="embeddings/oleObject20.bin"/><Relationship Id="rId76" Type="http://schemas.openxmlformats.org/officeDocument/2006/relationships/oleObject" Target="embeddings/oleObject45.bin"/><Relationship Id="rId141" Type="http://schemas.openxmlformats.org/officeDocument/2006/relationships/oleObject" Target="embeddings/oleObject81.bin"/><Relationship Id="rId379" Type="http://schemas.openxmlformats.org/officeDocument/2006/relationships/oleObject" Target="embeddings/oleObject215.bin"/><Relationship Id="rId7" Type="http://schemas.openxmlformats.org/officeDocument/2006/relationships/image" Target="media/image10.wmf"/><Relationship Id="rId183" Type="http://schemas.openxmlformats.org/officeDocument/2006/relationships/image" Target="media/image79.wmf"/><Relationship Id="rId239" Type="http://schemas.openxmlformats.org/officeDocument/2006/relationships/image" Target="media/image107.wmf"/><Relationship Id="rId390" Type="http://schemas.openxmlformats.org/officeDocument/2006/relationships/oleObject" Target="embeddings/oleObject221.bin"/><Relationship Id="rId250" Type="http://schemas.openxmlformats.org/officeDocument/2006/relationships/oleObject" Target="embeddings/oleObject141.bin"/><Relationship Id="rId292" Type="http://schemas.openxmlformats.org/officeDocument/2006/relationships/oleObject" Target="embeddings/oleObject166.bin"/><Relationship Id="rId306" Type="http://schemas.openxmlformats.org/officeDocument/2006/relationships/image" Target="media/image134.wmf"/><Relationship Id="rId45" Type="http://schemas.openxmlformats.org/officeDocument/2006/relationships/image" Target="media/image19.wmf"/><Relationship Id="rId87" Type="http://schemas.openxmlformats.org/officeDocument/2006/relationships/oleObject" Target="embeddings/oleObject51.bin"/><Relationship Id="rId110" Type="http://schemas.openxmlformats.org/officeDocument/2006/relationships/image" Target="media/image51.wmf"/><Relationship Id="rId348" Type="http://schemas.openxmlformats.org/officeDocument/2006/relationships/image" Target="media/image152.wmf"/><Relationship Id="rId152" Type="http://schemas.openxmlformats.org/officeDocument/2006/relationships/image" Target="media/image65.wmf"/><Relationship Id="rId194" Type="http://schemas.openxmlformats.org/officeDocument/2006/relationships/oleObject" Target="embeddings/oleObject113.bin"/><Relationship Id="rId208" Type="http://schemas.openxmlformats.org/officeDocument/2006/relationships/oleObject" Target="embeddings/oleObject120.bin"/><Relationship Id="rId261" Type="http://schemas.openxmlformats.org/officeDocument/2006/relationships/oleObject" Target="embeddings/oleObject147.bin"/><Relationship Id="rId14" Type="http://schemas.openxmlformats.org/officeDocument/2006/relationships/image" Target="media/image13.wmf"/><Relationship Id="rId56" Type="http://schemas.openxmlformats.org/officeDocument/2006/relationships/oleObject" Target="embeddings/oleObject35.bin"/><Relationship Id="rId317" Type="http://schemas.openxmlformats.org/officeDocument/2006/relationships/image" Target="media/image138.wmf"/><Relationship Id="rId359" Type="http://schemas.openxmlformats.org/officeDocument/2006/relationships/oleObject" Target="embeddings/oleObject205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68.bin"/><Relationship Id="rId163" Type="http://schemas.openxmlformats.org/officeDocument/2006/relationships/image" Target="media/image70.wmf"/><Relationship Id="rId219" Type="http://schemas.openxmlformats.org/officeDocument/2006/relationships/image" Target="media/image97.wmf"/><Relationship Id="rId370" Type="http://schemas.openxmlformats.org/officeDocument/2006/relationships/image" Target="media/image163.wmf"/><Relationship Id="rId230" Type="http://schemas.openxmlformats.org/officeDocument/2006/relationships/oleObject" Target="embeddings/oleObject131.bin"/><Relationship Id="rId25" Type="http://schemas.openxmlformats.org/officeDocument/2006/relationships/image" Target="media/image17.wmf"/><Relationship Id="rId67" Type="http://schemas.openxmlformats.org/officeDocument/2006/relationships/image" Target="media/image30.wmf"/><Relationship Id="rId272" Type="http://schemas.openxmlformats.org/officeDocument/2006/relationships/oleObject" Target="embeddings/oleObject154.bin"/><Relationship Id="rId328" Type="http://schemas.openxmlformats.org/officeDocument/2006/relationships/image" Target="media/image142.wmf"/><Relationship Id="rId132" Type="http://schemas.openxmlformats.org/officeDocument/2006/relationships/image" Target="media/image62.wmf"/><Relationship Id="rId174" Type="http://schemas.openxmlformats.org/officeDocument/2006/relationships/image" Target="media/image75.wmf"/><Relationship Id="rId381" Type="http://schemas.openxmlformats.org/officeDocument/2006/relationships/oleObject" Target="embeddings/oleObject216.bin"/><Relationship Id="rId241" Type="http://schemas.openxmlformats.org/officeDocument/2006/relationships/image" Target="media/image108.wmf"/><Relationship Id="rId36" Type="http://schemas.openxmlformats.org/officeDocument/2006/relationships/oleObject" Target="embeddings/oleObject22.bin"/><Relationship Id="rId283" Type="http://schemas.openxmlformats.org/officeDocument/2006/relationships/oleObject" Target="embeddings/oleObject161.bin"/><Relationship Id="rId339" Type="http://schemas.openxmlformats.org/officeDocument/2006/relationships/oleObject" Target="embeddings/oleObject195.bin"/><Relationship Id="rId78" Type="http://schemas.openxmlformats.org/officeDocument/2006/relationships/oleObject" Target="embeddings/oleObject46.bin"/><Relationship Id="rId101" Type="http://schemas.openxmlformats.org/officeDocument/2006/relationships/oleObject" Target="embeddings/oleObject58.bin"/><Relationship Id="rId143" Type="http://schemas.openxmlformats.org/officeDocument/2006/relationships/oleObject" Target="embeddings/oleObject83.bin"/><Relationship Id="rId185" Type="http://schemas.openxmlformats.org/officeDocument/2006/relationships/image" Target="media/image80.wmf"/><Relationship Id="rId350" Type="http://schemas.openxmlformats.org/officeDocument/2006/relationships/image" Target="media/image153.wmf"/><Relationship Id="rId9" Type="http://schemas.openxmlformats.org/officeDocument/2006/relationships/image" Target="media/image11.wmf"/><Relationship Id="rId210" Type="http://schemas.openxmlformats.org/officeDocument/2006/relationships/oleObject" Target="embeddings/oleObject121.bin"/><Relationship Id="rId392" Type="http://schemas.openxmlformats.org/officeDocument/2006/relationships/oleObject" Target="embeddings/oleObject222.bin"/><Relationship Id="rId252" Type="http://schemas.openxmlformats.org/officeDocument/2006/relationships/image" Target="media/image113.wmf"/><Relationship Id="rId294" Type="http://schemas.openxmlformats.org/officeDocument/2006/relationships/oleObject" Target="embeddings/oleObject167.bin"/><Relationship Id="rId308" Type="http://schemas.openxmlformats.org/officeDocument/2006/relationships/oleObject" Target="embeddings/oleObject177.bin"/><Relationship Id="rId47" Type="http://schemas.openxmlformats.org/officeDocument/2006/relationships/image" Target="media/image20.wmf"/><Relationship Id="rId89" Type="http://schemas.openxmlformats.org/officeDocument/2006/relationships/oleObject" Target="embeddings/oleObject52.bin"/><Relationship Id="rId112" Type="http://schemas.openxmlformats.org/officeDocument/2006/relationships/image" Target="media/image52.wmf"/><Relationship Id="rId154" Type="http://schemas.openxmlformats.org/officeDocument/2006/relationships/oleObject" Target="embeddings/oleObject92.bin"/><Relationship Id="rId361" Type="http://schemas.openxmlformats.org/officeDocument/2006/relationships/oleObject" Target="embeddings/oleObject206.bin"/><Relationship Id="rId196" Type="http://schemas.openxmlformats.org/officeDocument/2006/relationships/oleObject" Target="embeddings/oleObject114.bin"/><Relationship Id="rId16" Type="http://schemas.openxmlformats.org/officeDocument/2006/relationships/oleObject" Target="embeddings/oleObject6.bin"/><Relationship Id="rId221" Type="http://schemas.openxmlformats.org/officeDocument/2006/relationships/image" Target="media/image98.wmf"/><Relationship Id="rId263" Type="http://schemas.openxmlformats.org/officeDocument/2006/relationships/oleObject" Target="embeddings/oleObject148.bin"/><Relationship Id="rId319" Type="http://schemas.openxmlformats.org/officeDocument/2006/relationships/image" Target="media/image139.wmf"/><Relationship Id="rId37" Type="http://schemas.openxmlformats.org/officeDocument/2006/relationships/oleObject" Target="embeddings/oleObject23.bin"/><Relationship Id="rId58" Type="http://schemas.openxmlformats.org/officeDocument/2006/relationships/oleObject" Target="embeddings/oleObject36.bin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69.bin"/><Relationship Id="rId144" Type="http://schemas.openxmlformats.org/officeDocument/2006/relationships/oleObject" Target="embeddings/oleObject84.bin"/><Relationship Id="rId330" Type="http://schemas.openxmlformats.org/officeDocument/2006/relationships/image" Target="media/image143.wmf"/><Relationship Id="rId90" Type="http://schemas.openxmlformats.org/officeDocument/2006/relationships/image" Target="media/image41.wmf"/><Relationship Id="rId165" Type="http://schemas.openxmlformats.org/officeDocument/2006/relationships/image" Target="media/image71.wmf"/><Relationship Id="rId186" Type="http://schemas.openxmlformats.org/officeDocument/2006/relationships/oleObject" Target="embeddings/oleObject109.bin"/><Relationship Id="rId351" Type="http://schemas.openxmlformats.org/officeDocument/2006/relationships/oleObject" Target="embeddings/oleObject201.bin"/><Relationship Id="rId372" Type="http://schemas.openxmlformats.org/officeDocument/2006/relationships/image" Target="media/image164.wmf"/><Relationship Id="rId393" Type="http://schemas.openxmlformats.org/officeDocument/2006/relationships/image" Target="media/image174.wmf"/><Relationship Id="rId211" Type="http://schemas.openxmlformats.org/officeDocument/2006/relationships/image" Target="media/image93.wmf"/><Relationship Id="rId232" Type="http://schemas.openxmlformats.org/officeDocument/2006/relationships/oleObject" Target="embeddings/oleObject132.bin"/><Relationship Id="rId253" Type="http://schemas.openxmlformats.org/officeDocument/2006/relationships/oleObject" Target="embeddings/oleObject143.bin"/><Relationship Id="rId274" Type="http://schemas.openxmlformats.org/officeDocument/2006/relationships/oleObject" Target="embeddings/oleObject155.bin"/><Relationship Id="rId295" Type="http://schemas.openxmlformats.org/officeDocument/2006/relationships/oleObject" Target="embeddings/oleObject168.bin"/><Relationship Id="rId309" Type="http://schemas.openxmlformats.org/officeDocument/2006/relationships/oleObject" Target="embeddings/oleObject178.bin"/><Relationship Id="rId27" Type="http://schemas.openxmlformats.org/officeDocument/2006/relationships/oleObject" Target="embeddings/oleObject13.bin"/><Relationship Id="rId48" Type="http://schemas.openxmlformats.org/officeDocument/2006/relationships/oleObject" Target="embeddings/oleObject31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64.bin"/><Relationship Id="rId134" Type="http://schemas.openxmlformats.org/officeDocument/2006/relationships/image" Target="media/image63.wmf"/><Relationship Id="rId320" Type="http://schemas.openxmlformats.org/officeDocument/2006/relationships/oleObject" Target="embeddings/oleObject184.bin"/><Relationship Id="rId80" Type="http://schemas.openxmlformats.org/officeDocument/2006/relationships/oleObject" Target="embeddings/oleObject47.bin"/><Relationship Id="rId155" Type="http://schemas.openxmlformats.org/officeDocument/2006/relationships/image" Target="media/image66.wmf"/><Relationship Id="rId176" Type="http://schemas.openxmlformats.org/officeDocument/2006/relationships/image" Target="media/image76.wmf"/><Relationship Id="rId197" Type="http://schemas.openxmlformats.org/officeDocument/2006/relationships/image" Target="media/image86.wmf"/><Relationship Id="rId341" Type="http://schemas.openxmlformats.org/officeDocument/2006/relationships/oleObject" Target="embeddings/oleObject196.bin"/><Relationship Id="rId362" Type="http://schemas.openxmlformats.org/officeDocument/2006/relationships/image" Target="media/image159.wmf"/><Relationship Id="rId383" Type="http://schemas.openxmlformats.org/officeDocument/2006/relationships/oleObject" Target="embeddings/oleObject217.bin"/><Relationship Id="rId201" Type="http://schemas.openxmlformats.org/officeDocument/2006/relationships/image" Target="media/image88.wmf"/><Relationship Id="rId222" Type="http://schemas.openxmlformats.org/officeDocument/2006/relationships/oleObject" Target="embeddings/oleObject127.bin"/><Relationship Id="rId243" Type="http://schemas.openxmlformats.org/officeDocument/2006/relationships/image" Target="media/image109.wmf"/><Relationship Id="rId264" Type="http://schemas.openxmlformats.org/officeDocument/2006/relationships/image" Target="media/image119.wmf"/><Relationship Id="rId285" Type="http://schemas.openxmlformats.org/officeDocument/2006/relationships/image" Target="media/image126.wmf"/><Relationship Id="rId17" Type="http://schemas.openxmlformats.org/officeDocument/2006/relationships/image" Target="media/image14.wmf"/><Relationship Id="rId38" Type="http://schemas.openxmlformats.org/officeDocument/2006/relationships/oleObject" Target="embeddings/oleObject24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9.bin"/><Relationship Id="rId124" Type="http://schemas.openxmlformats.org/officeDocument/2006/relationships/image" Target="media/image58.wmf"/><Relationship Id="rId310" Type="http://schemas.openxmlformats.org/officeDocument/2006/relationships/image" Target="media/image135.wmf"/><Relationship Id="rId70" Type="http://schemas.openxmlformats.org/officeDocument/2006/relationships/oleObject" Target="embeddings/oleObject42.bin"/><Relationship Id="rId91" Type="http://schemas.openxmlformats.org/officeDocument/2006/relationships/oleObject" Target="embeddings/oleObject53.bin"/><Relationship Id="rId145" Type="http://schemas.openxmlformats.org/officeDocument/2006/relationships/oleObject" Target="embeddings/oleObject85.bin"/><Relationship Id="rId166" Type="http://schemas.openxmlformats.org/officeDocument/2006/relationships/oleObject" Target="embeddings/oleObject98.bin"/><Relationship Id="rId187" Type="http://schemas.openxmlformats.org/officeDocument/2006/relationships/image" Target="media/image81.wmf"/><Relationship Id="rId331" Type="http://schemas.openxmlformats.org/officeDocument/2006/relationships/oleObject" Target="embeddings/oleObject191.bin"/><Relationship Id="rId352" Type="http://schemas.openxmlformats.org/officeDocument/2006/relationships/image" Target="media/image154.wmf"/><Relationship Id="rId373" Type="http://schemas.openxmlformats.org/officeDocument/2006/relationships/oleObject" Target="embeddings/oleObject212.bin"/><Relationship Id="rId394" Type="http://schemas.openxmlformats.org/officeDocument/2006/relationships/oleObject" Target="embeddings/oleObject22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22.bin"/><Relationship Id="rId233" Type="http://schemas.openxmlformats.org/officeDocument/2006/relationships/image" Target="media/image104.wmf"/><Relationship Id="rId254" Type="http://schemas.openxmlformats.org/officeDocument/2006/relationships/image" Target="media/image114.wmf"/><Relationship Id="rId28" Type="http://schemas.openxmlformats.org/officeDocument/2006/relationships/oleObject" Target="embeddings/oleObject14.bin"/><Relationship Id="rId49" Type="http://schemas.openxmlformats.org/officeDocument/2006/relationships/image" Target="media/image21.wmf"/><Relationship Id="rId114" Type="http://schemas.openxmlformats.org/officeDocument/2006/relationships/image" Target="media/image53.wmf"/><Relationship Id="rId275" Type="http://schemas.openxmlformats.org/officeDocument/2006/relationships/image" Target="media/image123.wmf"/><Relationship Id="rId296" Type="http://schemas.openxmlformats.org/officeDocument/2006/relationships/oleObject" Target="embeddings/oleObject169.bin"/><Relationship Id="rId300" Type="http://schemas.openxmlformats.org/officeDocument/2006/relationships/oleObject" Target="embeddings/oleObject172.bin"/><Relationship Id="rId60" Type="http://schemas.openxmlformats.org/officeDocument/2006/relationships/oleObject" Target="embeddings/oleObject37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75.bin"/><Relationship Id="rId156" Type="http://schemas.openxmlformats.org/officeDocument/2006/relationships/oleObject" Target="embeddings/oleObject93.bin"/><Relationship Id="rId177" Type="http://schemas.openxmlformats.org/officeDocument/2006/relationships/oleObject" Target="embeddings/oleObject104.bin"/><Relationship Id="rId198" Type="http://schemas.openxmlformats.org/officeDocument/2006/relationships/oleObject" Target="embeddings/oleObject115.bin"/><Relationship Id="rId321" Type="http://schemas.openxmlformats.org/officeDocument/2006/relationships/image" Target="media/image140.wmf"/><Relationship Id="rId342" Type="http://schemas.openxmlformats.org/officeDocument/2006/relationships/image" Target="media/image149.wmf"/><Relationship Id="rId363" Type="http://schemas.openxmlformats.org/officeDocument/2006/relationships/oleObject" Target="embeddings/oleObject207.bin"/><Relationship Id="rId384" Type="http://schemas.openxmlformats.org/officeDocument/2006/relationships/image" Target="media/image170.wmf"/><Relationship Id="rId202" Type="http://schemas.openxmlformats.org/officeDocument/2006/relationships/oleObject" Target="embeddings/oleObject117.bin"/><Relationship Id="rId223" Type="http://schemas.openxmlformats.org/officeDocument/2006/relationships/image" Target="media/image99.wmf"/><Relationship Id="rId244" Type="http://schemas.openxmlformats.org/officeDocument/2006/relationships/oleObject" Target="embeddings/oleObject138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25.bin"/><Relationship Id="rId265" Type="http://schemas.openxmlformats.org/officeDocument/2006/relationships/oleObject" Target="embeddings/oleObject149.bin"/><Relationship Id="rId286" Type="http://schemas.openxmlformats.org/officeDocument/2006/relationships/oleObject" Target="embeddings/oleObject163.bin"/><Relationship Id="rId50" Type="http://schemas.openxmlformats.org/officeDocument/2006/relationships/oleObject" Target="embeddings/oleObject32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70.bin"/><Relationship Id="rId146" Type="http://schemas.openxmlformats.org/officeDocument/2006/relationships/oleObject" Target="embeddings/oleObject86.bin"/><Relationship Id="rId167" Type="http://schemas.openxmlformats.org/officeDocument/2006/relationships/image" Target="media/image72.wmf"/><Relationship Id="rId188" Type="http://schemas.openxmlformats.org/officeDocument/2006/relationships/oleObject" Target="embeddings/oleObject110.bin"/><Relationship Id="rId311" Type="http://schemas.openxmlformats.org/officeDocument/2006/relationships/oleObject" Target="embeddings/oleObject179.bin"/><Relationship Id="rId332" Type="http://schemas.openxmlformats.org/officeDocument/2006/relationships/image" Target="media/image144.wmf"/><Relationship Id="rId353" Type="http://schemas.openxmlformats.org/officeDocument/2006/relationships/oleObject" Target="embeddings/oleObject202.bin"/><Relationship Id="rId374" Type="http://schemas.openxmlformats.org/officeDocument/2006/relationships/image" Target="media/image165.wmf"/><Relationship Id="rId395" Type="http://schemas.openxmlformats.org/officeDocument/2006/relationships/header" Target="header1.xml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13" Type="http://schemas.openxmlformats.org/officeDocument/2006/relationships/image" Target="media/image94.wmf"/><Relationship Id="rId234" Type="http://schemas.openxmlformats.org/officeDocument/2006/relationships/oleObject" Target="embeddings/oleObject133.bin"/><Relationship Id="rId2" Type="http://schemas.openxmlformats.org/officeDocument/2006/relationships/styles" Target="styles.xml"/><Relationship Id="rId29" Type="http://schemas.openxmlformats.org/officeDocument/2006/relationships/oleObject" Target="embeddings/oleObject15.bin"/><Relationship Id="rId255" Type="http://schemas.openxmlformats.org/officeDocument/2006/relationships/oleObject" Target="embeddings/oleObject144.bin"/><Relationship Id="rId276" Type="http://schemas.openxmlformats.org/officeDocument/2006/relationships/oleObject" Target="embeddings/oleObject156.bin"/><Relationship Id="rId297" Type="http://schemas.openxmlformats.org/officeDocument/2006/relationships/oleObject" Target="embeddings/oleObject170.bin"/><Relationship Id="rId40" Type="http://schemas.openxmlformats.org/officeDocument/2006/relationships/oleObject" Target="embeddings/oleObject26.bin"/><Relationship Id="rId115" Type="http://schemas.openxmlformats.org/officeDocument/2006/relationships/oleObject" Target="embeddings/oleObject65.bin"/><Relationship Id="rId136" Type="http://schemas.openxmlformats.org/officeDocument/2006/relationships/oleObject" Target="embeddings/oleObject76.bin"/><Relationship Id="rId157" Type="http://schemas.openxmlformats.org/officeDocument/2006/relationships/image" Target="media/image67.wmf"/><Relationship Id="rId178" Type="http://schemas.openxmlformats.org/officeDocument/2006/relationships/image" Target="media/image77.wmf"/><Relationship Id="rId301" Type="http://schemas.openxmlformats.org/officeDocument/2006/relationships/image" Target="media/image132.wmf"/><Relationship Id="rId322" Type="http://schemas.openxmlformats.org/officeDocument/2006/relationships/oleObject" Target="embeddings/oleObject185.bin"/><Relationship Id="rId343" Type="http://schemas.openxmlformats.org/officeDocument/2006/relationships/oleObject" Target="embeddings/oleObject197.bin"/><Relationship Id="rId364" Type="http://schemas.openxmlformats.org/officeDocument/2006/relationships/image" Target="media/image160.wmf"/><Relationship Id="rId61" Type="http://schemas.openxmlformats.org/officeDocument/2006/relationships/image" Target="media/image27.wmf"/><Relationship Id="rId82" Type="http://schemas.openxmlformats.org/officeDocument/2006/relationships/oleObject" Target="embeddings/oleObject48.bin"/><Relationship Id="rId199" Type="http://schemas.openxmlformats.org/officeDocument/2006/relationships/image" Target="media/image87.wmf"/><Relationship Id="rId203" Type="http://schemas.openxmlformats.org/officeDocument/2006/relationships/image" Target="media/image89.wmf"/><Relationship Id="rId385" Type="http://schemas.openxmlformats.org/officeDocument/2006/relationships/oleObject" Target="embeddings/oleObject218.bin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28.bin"/><Relationship Id="rId245" Type="http://schemas.openxmlformats.org/officeDocument/2006/relationships/image" Target="media/image110.wmf"/><Relationship Id="rId266" Type="http://schemas.openxmlformats.org/officeDocument/2006/relationships/image" Target="media/image120.wmf"/><Relationship Id="rId287" Type="http://schemas.openxmlformats.org/officeDocument/2006/relationships/image" Target="media/image127.wmf"/><Relationship Id="rId30" Type="http://schemas.openxmlformats.org/officeDocument/2006/relationships/oleObject" Target="embeddings/oleObject16.bin"/><Relationship Id="rId105" Type="http://schemas.openxmlformats.org/officeDocument/2006/relationships/oleObject" Target="embeddings/oleObject60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87.bin"/><Relationship Id="rId168" Type="http://schemas.openxmlformats.org/officeDocument/2006/relationships/oleObject" Target="embeddings/oleObject99.bin"/><Relationship Id="rId312" Type="http://schemas.openxmlformats.org/officeDocument/2006/relationships/oleObject" Target="embeddings/oleObject180.bin"/><Relationship Id="rId333" Type="http://schemas.openxmlformats.org/officeDocument/2006/relationships/oleObject" Target="embeddings/oleObject192.bin"/><Relationship Id="rId354" Type="http://schemas.openxmlformats.org/officeDocument/2006/relationships/image" Target="media/image155.wmf"/><Relationship Id="rId51" Type="http://schemas.openxmlformats.org/officeDocument/2006/relationships/image" Target="media/image22.wmf"/><Relationship Id="rId72" Type="http://schemas.openxmlformats.org/officeDocument/2006/relationships/oleObject" Target="embeddings/oleObject43.bin"/><Relationship Id="rId93" Type="http://schemas.openxmlformats.org/officeDocument/2006/relationships/oleObject" Target="embeddings/oleObject54.bin"/><Relationship Id="rId189" Type="http://schemas.openxmlformats.org/officeDocument/2006/relationships/image" Target="media/image82.wmf"/><Relationship Id="rId375" Type="http://schemas.openxmlformats.org/officeDocument/2006/relationships/oleObject" Target="embeddings/oleObject213.bin"/><Relationship Id="rId396" Type="http://schemas.openxmlformats.org/officeDocument/2006/relationships/fontTable" Target="fontTable.xml"/><Relationship Id="rId3" Type="http://schemas.openxmlformats.org/officeDocument/2006/relationships/settings" Target="settings.xml"/><Relationship Id="rId214" Type="http://schemas.openxmlformats.org/officeDocument/2006/relationships/oleObject" Target="embeddings/oleObject123.bin"/><Relationship Id="rId235" Type="http://schemas.openxmlformats.org/officeDocument/2006/relationships/image" Target="media/image105.wmf"/><Relationship Id="rId256" Type="http://schemas.openxmlformats.org/officeDocument/2006/relationships/image" Target="media/image115.wmf"/><Relationship Id="rId277" Type="http://schemas.openxmlformats.org/officeDocument/2006/relationships/oleObject" Target="embeddings/oleObject157.bin"/><Relationship Id="rId298" Type="http://schemas.openxmlformats.org/officeDocument/2006/relationships/oleObject" Target="embeddings/oleObject171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77.bin"/><Relationship Id="rId158" Type="http://schemas.openxmlformats.org/officeDocument/2006/relationships/oleObject" Target="embeddings/oleObject94.bin"/><Relationship Id="rId302" Type="http://schemas.openxmlformats.org/officeDocument/2006/relationships/oleObject" Target="embeddings/oleObject173.bin"/><Relationship Id="rId323" Type="http://schemas.openxmlformats.org/officeDocument/2006/relationships/image" Target="media/image141.wmf"/><Relationship Id="rId344" Type="http://schemas.openxmlformats.org/officeDocument/2006/relationships/image" Target="media/image150.wmf"/><Relationship Id="rId20" Type="http://schemas.openxmlformats.org/officeDocument/2006/relationships/image" Target="media/image15.wmf"/><Relationship Id="rId41" Type="http://schemas.openxmlformats.org/officeDocument/2006/relationships/oleObject" Target="embeddings/oleObject27.bin"/><Relationship Id="rId62" Type="http://schemas.openxmlformats.org/officeDocument/2006/relationships/oleObject" Target="embeddings/oleObject38.bin"/><Relationship Id="rId83" Type="http://schemas.openxmlformats.org/officeDocument/2006/relationships/oleObject" Target="embeddings/oleObject49.bin"/><Relationship Id="rId179" Type="http://schemas.openxmlformats.org/officeDocument/2006/relationships/oleObject" Target="embeddings/oleObject105.bin"/><Relationship Id="rId365" Type="http://schemas.openxmlformats.org/officeDocument/2006/relationships/oleObject" Target="embeddings/oleObject208.bin"/><Relationship Id="rId386" Type="http://schemas.openxmlformats.org/officeDocument/2006/relationships/oleObject" Target="embeddings/oleObject219.bin"/><Relationship Id="rId190" Type="http://schemas.openxmlformats.org/officeDocument/2006/relationships/oleObject" Target="embeddings/oleObject111.bin"/><Relationship Id="rId204" Type="http://schemas.openxmlformats.org/officeDocument/2006/relationships/oleObject" Target="embeddings/oleObject118.bin"/><Relationship Id="rId225" Type="http://schemas.openxmlformats.org/officeDocument/2006/relationships/image" Target="media/image100.wmf"/><Relationship Id="rId246" Type="http://schemas.openxmlformats.org/officeDocument/2006/relationships/oleObject" Target="embeddings/oleObject139.bin"/><Relationship Id="rId267" Type="http://schemas.openxmlformats.org/officeDocument/2006/relationships/oleObject" Target="embeddings/oleObject150.bin"/><Relationship Id="rId288" Type="http://schemas.openxmlformats.org/officeDocument/2006/relationships/oleObject" Target="embeddings/oleObject164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71.bin"/><Relationship Id="rId313" Type="http://schemas.openxmlformats.org/officeDocument/2006/relationships/image" Target="media/image136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7.bin"/><Relationship Id="rId52" Type="http://schemas.openxmlformats.org/officeDocument/2006/relationships/oleObject" Target="embeddings/oleObject33.bin"/><Relationship Id="rId73" Type="http://schemas.openxmlformats.org/officeDocument/2006/relationships/image" Target="media/image33.wmf"/><Relationship Id="rId94" Type="http://schemas.openxmlformats.org/officeDocument/2006/relationships/image" Target="media/image43.wmf"/><Relationship Id="rId148" Type="http://schemas.openxmlformats.org/officeDocument/2006/relationships/oleObject" Target="embeddings/oleObject88.bin"/><Relationship Id="rId169" Type="http://schemas.openxmlformats.org/officeDocument/2006/relationships/image" Target="media/image73.wmf"/><Relationship Id="rId334" Type="http://schemas.openxmlformats.org/officeDocument/2006/relationships/image" Target="media/image145.wmf"/><Relationship Id="rId355" Type="http://schemas.openxmlformats.org/officeDocument/2006/relationships/oleObject" Target="embeddings/oleObject203.bin"/><Relationship Id="rId376" Type="http://schemas.openxmlformats.org/officeDocument/2006/relationships/image" Target="media/image166.wmf"/><Relationship Id="rId397" Type="http://schemas.openxmlformats.org/officeDocument/2006/relationships/theme" Target="theme/theme1.xml"/><Relationship Id="rId4" Type="http://schemas.openxmlformats.org/officeDocument/2006/relationships/webSettings" Target="webSettings.xml"/><Relationship Id="rId180" Type="http://schemas.openxmlformats.org/officeDocument/2006/relationships/image" Target="media/image78.wmf"/><Relationship Id="rId215" Type="http://schemas.openxmlformats.org/officeDocument/2006/relationships/image" Target="media/image95.wmf"/><Relationship Id="rId236" Type="http://schemas.openxmlformats.org/officeDocument/2006/relationships/oleObject" Target="embeddings/oleObject134.bin"/><Relationship Id="rId257" Type="http://schemas.openxmlformats.org/officeDocument/2006/relationships/oleObject" Target="embeddings/oleObject145.bin"/><Relationship Id="rId278" Type="http://schemas.openxmlformats.org/officeDocument/2006/relationships/image" Target="media/image124.wmf"/><Relationship Id="rId303" Type="http://schemas.openxmlformats.org/officeDocument/2006/relationships/oleObject" Target="embeddings/oleObject174.bin"/><Relationship Id="rId42" Type="http://schemas.openxmlformats.org/officeDocument/2006/relationships/oleObject" Target="embeddings/oleObject28.bin"/><Relationship Id="rId84" Type="http://schemas.openxmlformats.org/officeDocument/2006/relationships/image" Target="media/image38.wmf"/><Relationship Id="rId138" Type="http://schemas.openxmlformats.org/officeDocument/2006/relationships/oleObject" Target="embeddings/oleObject78.bin"/><Relationship Id="rId345" Type="http://schemas.openxmlformats.org/officeDocument/2006/relationships/oleObject" Target="embeddings/oleObject198.bin"/><Relationship Id="rId387" Type="http://schemas.openxmlformats.org/officeDocument/2006/relationships/image" Target="media/image171.wmf"/><Relationship Id="rId191" Type="http://schemas.openxmlformats.org/officeDocument/2006/relationships/image" Target="media/image83.wmf"/><Relationship Id="rId205" Type="http://schemas.openxmlformats.org/officeDocument/2006/relationships/image" Target="media/image90.wmf"/><Relationship Id="rId247" Type="http://schemas.openxmlformats.org/officeDocument/2006/relationships/image" Target="media/image111.wmf"/><Relationship Id="rId107" Type="http://schemas.openxmlformats.org/officeDocument/2006/relationships/oleObject" Target="embeddings/oleObject61.bin"/><Relationship Id="rId289" Type="http://schemas.openxmlformats.org/officeDocument/2006/relationships/image" Target="media/image128.wmf"/><Relationship Id="rId11" Type="http://schemas.openxmlformats.org/officeDocument/2006/relationships/oleObject" Target="embeddings/oleObject3.bin"/><Relationship Id="rId53" Type="http://schemas.openxmlformats.org/officeDocument/2006/relationships/image" Target="media/image23.wmf"/><Relationship Id="rId149" Type="http://schemas.openxmlformats.org/officeDocument/2006/relationships/oleObject" Target="embeddings/oleObject89.bin"/><Relationship Id="rId314" Type="http://schemas.openxmlformats.org/officeDocument/2006/relationships/oleObject" Target="embeddings/oleObject181.bin"/><Relationship Id="rId356" Type="http://schemas.openxmlformats.org/officeDocument/2006/relationships/image" Target="media/image156.wmf"/><Relationship Id="rId95" Type="http://schemas.openxmlformats.org/officeDocument/2006/relationships/oleObject" Target="embeddings/oleObject55.bin"/><Relationship Id="rId160" Type="http://schemas.openxmlformats.org/officeDocument/2006/relationships/oleObject" Target="embeddings/oleObject95.bin"/><Relationship Id="rId216" Type="http://schemas.openxmlformats.org/officeDocument/2006/relationships/oleObject" Target="embeddings/oleObject124.bin"/><Relationship Id="rId258" Type="http://schemas.openxmlformats.org/officeDocument/2006/relationships/image" Target="media/image116.wmf"/><Relationship Id="rId22" Type="http://schemas.openxmlformats.org/officeDocument/2006/relationships/image" Target="media/image16.wmf"/><Relationship Id="rId64" Type="http://schemas.openxmlformats.org/officeDocument/2006/relationships/oleObject" Target="embeddings/oleObject39.bin"/><Relationship Id="rId118" Type="http://schemas.openxmlformats.org/officeDocument/2006/relationships/image" Target="media/image55.wmf"/><Relationship Id="rId325" Type="http://schemas.openxmlformats.org/officeDocument/2006/relationships/oleObject" Target="embeddings/oleObject187.bin"/><Relationship Id="rId367" Type="http://schemas.openxmlformats.org/officeDocument/2006/relationships/oleObject" Target="embeddings/oleObject209.bin"/><Relationship Id="rId171" Type="http://schemas.openxmlformats.org/officeDocument/2006/relationships/oleObject" Target="embeddings/oleObject101.bin"/><Relationship Id="rId227" Type="http://schemas.openxmlformats.org/officeDocument/2006/relationships/image" Target="media/image101.wmf"/><Relationship Id="rId269" Type="http://schemas.openxmlformats.org/officeDocument/2006/relationships/oleObject" Target="embeddings/oleObject151.bin"/><Relationship Id="rId33" Type="http://schemas.openxmlformats.org/officeDocument/2006/relationships/oleObject" Target="embeddings/oleObject19.bin"/><Relationship Id="rId129" Type="http://schemas.openxmlformats.org/officeDocument/2006/relationships/oleObject" Target="embeddings/oleObject72.bin"/><Relationship Id="rId280" Type="http://schemas.openxmlformats.org/officeDocument/2006/relationships/oleObject" Target="embeddings/oleObject159.bin"/><Relationship Id="rId336" Type="http://schemas.openxmlformats.org/officeDocument/2006/relationships/image" Target="media/image146.wmf"/><Relationship Id="rId75" Type="http://schemas.openxmlformats.org/officeDocument/2006/relationships/image" Target="media/image34.wmf"/><Relationship Id="rId140" Type="http://schemas.openxmlformats.org/officeDocument/2006/relationships/oleObject" Target="embeddings/oleObject80.bin"/><Relationship Id="rId182" Type="http://schemas.openxmlformats.org/officeDocument/2006/relationships/oleObject" Target="embeddings/oleObject107.bin"/><Relationship Id="rId378" Type="http://schemas.openxmlformats.org/officeDocument/2006/relationships/image" Target="media/image167.wmf"/><Relationship Id="rId6" Type="http://schemas.openxmlformats.org/officeDocument/2006/relationships/endnotes" Target="endnotes.xml"/><Relationship Id="rId238" Type="http://schemas.openxmlformats.org/officeDocument/2006/relationships/oleObject" Target="embeddings/oleObject135.bin"/><Relationship Id="rId291" Type="http://schemas.openxmlformats.org/officeDocument/2006/relationships/image" Target="media/image129.wmf"/><Relationship Id="rId305" Type="http://schemas.openxmlformats.org/officeDocument/2006/relationships/oleObject" Target="embeddings/oleObject175.bin"/><Relationship Id="rId347" Type="http://schemas.openxmlformats.org/officeDocument/2006/relationships/oleObject" Target="embeddings/oleObject199.bin"/><Relationship Id="rId44" Type="http://schemas.openxmlformats.org/officeDocument/2006/relationships/oleObject" Target="embeddings/oleObject29.bin"/><Relationship Id="rId86" Type="http://schemas.openxmlformats.org/officeDocument/2006/relationships/image" Target="media/image39.wmf"/><Relationship Id="rId151" Type="http://schemas.openxmlformats.org/officeDocument/2006/relationships/oleObject" Target="embeddings/oleObject90.bin"/><Relationship Id="rId389" Type="http://schemas.openxmlformats.org/officeDocument/2006/relationships/image" Target="media/image172.wmf"/><Relationship Id="rId193" Type="http://schemas.openxmlformats.org/officeDocument/2006/relationships/image" Target="media/image84.wmf"/><Relationship Id="rId207" Type="http://schemas.openxmlformats.org/officeDocument/2006/relationships/image" Target="media/image91.wmf"/><Relationship Id="rId249" Type="http://schemas.openxmlformats.org/officeDocument/2006/relationships/image" Target="media/image112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62.bin"/><Relationship Id="rId260" Type="http://schemas.openxmlformats.org/officeDocument/2006/relationships/image" Target="media/image117.wmf"/><Relationship Id="rId316" Type="http://schemas.openxmlformats.org/officeDocument/2006/relationships/oleObject" Target="embeddings/oleObject182.bin"/><Relationship Id="rId55" Type="http://schemas.openxmlformats.org/officeDocument/2006/relationships/image" Target="media/image24.wmf"/><Relationship Id="rId97" Type="http://schemas.openxmlformats.org/officeDocument/2006/relationships/oleObject" Target="embeddings/oleObject56.bin"/><Relationship Id="rId120" Type="http://schemas.openxmlformats.org/officeDocument/2006/relationships/image" Target="media/image56.wmf"/><Relationship Id="rId358" Type="http://schemas.openxmlformats.org/officeDocument/2006/relationships/image" Target="media/image157.wmf"/><Relationship Id="rId162" Type="http://schemas.openxmlformats.org/officeDocument/2006/relationships/oleObject" Target="embeddings/oleObject96.bin"/><Relationship Id="rId218" Type="http://schemas.openxmlformats.org/officeDocument/2006/relationships/oleObject" Target="embeddings/oleObject125.bin"/><Relationship Id="rId271" Type="http://schemas.openxmlformats.org/officeDocument/2006/relationships/oleObject" Target="embeddings/oleObject153.bin"/><Relationship Id="rId24" Type="http://schemas.openxmlformats.org/officeDocument/2006/relationships/oleObject" Target="embeddings/oleObject11.bin"/><Relationship Id="rId66" Type="http://schemas.openxmlformats.org/officeDocument/2006/relationships/oleObject" Target="embeddings/oleObject40.bin"/><Relationship Id="rId131" Type="http://schemas.openxmlformats.org/officeDocument/2006/relationships/oleObject" Target="embeddings/oleObject73.bin"/><Relationship Id="rId327" Type="http://schemas.openxmlformats.org/officeDocument/2006/relationships/oleObject" Target="embeddings/oleObject189.bin"/><Relationship Id="rId369" Type="http://schemas.openxmlformats.org/officeDocument/2006/relationships/oleObject" Target="embeddings/oleObject210.bin"/><Relationship Id="rId173" Type="http://schemas.openxmlformats.org/officeDocument/2006/relationships/oleObject" Target="embeddings/oleObject102.bin"/><Relationship Id="rId229" Type="http://schemas.openxmlformats.org/officeDocument/2006/relationships/image" Target="media/image102.wmf"/><Relationship Id="rId380" Type="http://schemas.openxmlformats.org/officeDocument/2006/relationships/image" Target="media/image168.wmf"/><Relationship Id="rId240" Type="http://schemas.openxmlformats.org/officeDocument/2006/relationships/oleObject" Target="embeddings/oleObject136.bin"/><Relationship Id="rId35" Type="http://schemas.openxmlformats.org/officeDocument/2006/relationships/oleObject" Target="embeddings/oleObject21.bin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282" Type="http://schemas.openxmlformats.org/officeDocument/2006/relationships/image" Target="media/image125.wmf"/><Relationship Id="rId338" Type="http://schemas.openxmlformats.org/officeDocument/2006/relationships/image" Target="media/image147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82.bin"/><Relationship Id="rId184" Type="http://schemas.openxmlformats.org/officeDocument/2006/relationships/oleObject" Target="embeddings/oleObject108.bin"/><Relationship Id="rId391" Type="http://schemas.openxmlformats.org/officeDocument/2006/relationships/image" Target="media/image173.wmf"/><Relationship Id="rId251" Type="http://schemas.openxmlformats.org/officeDocument/2006/relationships/oleObject" Target="embeddings/oleObject142.bin"/><Relationship Id="rId46" Type="http://schemas.openxmlformats.org/officeDocument/2006/relationships/oleObject" Target="embeddings/oleObject30.bin"/><Relationship Id="rId293" Type="http://schemas.openxmlformats.org/officeDocument/2006/relationships/image" Target="media/image130.wmf"/><Relationship Id="rId307" Type="http://schemas.openxmlformats.org/officeDocument/2006/relationships/oleObject" Target="embeddings/oleObject176.bin"/><Relationship Id="rId349" Type="http://schemas.openxmlformats.org/officeDocument/2006/relationships/oleObject" Target="embeddings/oleObject200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63.bin"/><Relationship Id="rId153" Type="http://schemas.openxmlformats.org/officeDocument/2006/relationships/oleObject" Target="embeddings/oleObject91.bin"/><Relationship Id="rId195" Type="http://schemas.openxmlformats.org/officeDocument/2006/relationships/image" Target="media/image85.wmf"/><Relationship Id="rId209" Type="http://schemas.openxmlformats.org/officeDocument/2006/relationships/image" Target="media/image92.wmf"/><Relationship Id="rId360" Type="http://schemas.openxmlformats.org/officeDocument/2006/relationships/image" Target="media/image158.wmf"/><Relationship Id="rId220" Type="http://schemas.openxmlformats.org/officeDocument/2006/relationships/oleObject" Target="embeddings/oleObject126.bin"/><Relationship Id="rId15" Type="http://schemas.openxmlformats.org/officeDocument/2006/relationships/oleObject" Target="embeddings/oleObject5.bin"/><Relationship Id="rId57" Type="http://schemas.openxmlformats.org/officeDocument/2006/relationships/image" Target="media/image25.wmf"/><Relationship Id="rId262" Type="http://schemas.openxmlformats.org/officeDocument/2006/relationships/image" Target="media/image118.wmf"/><Relationship Id="rId318" Type="http://schemas.openxmlformats.org/officeDocument/2006/relationships/oleObject" Target="embeddings/oleObject183.bin"/><Relationship Id="rId99" Type="http://schemas.openxmlformats.org/officeDocument/2006/relationships/oleObject" Target="embeddings/oleObject57.bin"/><Relationship Id="rId122" Type="http://schemas.openxmlformats.org/officeDocument/2006/relationships/image" Target="media/image57.wmf"/><Relationship Id="rId164" Type="http://schemas.openxmlformats.org/officeDocument/2006/relationships/oleObject" Target="embeddings/oleObject97.bin"/><Relationship Id="rId371" Type="http://schemas.openxmlformats.org/officeDocument/2006/relationships/oleObject" Target="embeddings/oleObject211.bin"/><Relationship Id="rId26" Type="http://schemas.openxmlformats.org/officeDocument/2006/relationships/oleObject" Target="embeddings/oleObject12.bin"/><Relationship Id="rId231" Type="http://schemas.openxmlformats.org/officeDocument/2006/relationships/image" Target="media/image103.wmf"/><Relationship Id="rId273" Type="http://schemas.openxmlformats.org/officeDocument/2006/relationships/image" Target="media/image122.wmf"/><Relationship Id="rId329" Type="http://schemas.openxmlformats.org/officeDocument/2006/relationships/oleObject" Target="embeddings/oleObject190.bin"/><Relationship Id="rId68" Type="http://schemas.openxmlformats.org/officeDocument/2006/relationships/oleObject" Target="embeddings/oleObject41.bin"/><Relationship Id="rId133" Type="http://schemas.openxmlformats.org/officeDocument/2006/relationships/oleObject" Target="embeddings/oleObject74.bin"/><Relationship Id="rId175" Type="http://schemas.openxmlformats.org/officeDocument/2006/relationships/oleObject" Target="embeddings/oleObject103.bin"/><Relationship Id="rId340" Type="http://schemas.openxmlformats.org/officeDocument/2006/relationships/image" Target="media/image148.wmf"/><Relationship Id="rId200" Type="http://schemas.openxmlformats.org/officeDocument/2006/relationships/oleObject" Target="embeddings/oleObject116.bin"/><Relationship Id="rId382" Type="http://schemas.openxmlformats.org/officeDocument/2006/relationships/image" Target="media/image169.wmf"/><Relationship Id="rId242" Type="http://schemas.openxmlformats.org/officeDocument/2006/relationships/oleObject" Target="embeddings/oleObject137.bin"/><Relationship Id="rId284" Type="http://schemas.openxmlformats.org/officeDocument/2006/relationships/oleObject" Target="embeddings/oleObject162.bin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DBM.dotm</Template>
  <TotalTime>22</TotalTime>
  <Pages>9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2021-07-24T03:51:00Z</dcterms:created>
  <dcterms:modified xsi:type="dcterms:W3CDTF">2021-07-24T04:28:00Z</dcterms:modified>
</cp:coreProperties>
</file>